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0A3E3" w14:textId="1A8D497A" w:rsidR="003F1375" w:rsidRPr="003F1375" w:rsidRDefault="0097111E" w:rsidP="0010213F">
      <w:pPr>
        <w:pBdr>
          <w:bottom w:val="single" w:sz="8" w:space="4" w:color="EE7F00"/>
        </w:pBdr>
        <w:spacing w:after="120"/>
        <w:jc w:val="center"/>
        <w:rPr>
          <w:rFonts w:ascii="Calibri" w:eastAsia="Calibri" w:hAnsi="Calibri"/>
          <w:b/>
          <w:color w:val="005C6D"/>
          <w:sz w:val="40"/>
          <w:szCs w:val="36"/>
          <w:lang w:eastAsia="en-US"/>
        </w:rPr>
      </w:pPr>
      <w:r>
        <w:rPr>
          <w:noProof/>
        </w:rPr>
        <w:drawing>
          <wp:inline distT="0" distB="0" distL="0" distR="0" wp14:anchorId="6D731E21" wp14:editId="146C51DD">
            <wp:extent cx="2590800" cy="781050"/>
            <wp:effectExtent l="0" t="0" r="0" b="0"/>
            <wp:docPr id="1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5E35">
        <w:rPr>
          <w:rFonts w:ascii="Calibri" w:eastAsia="Calibri" w:hAnsi="Calibri"/>
          <w:b/>
          <w:color w:val="005C6D"/>
          <w:sz w:val="40"/>
          <w:szCs w:val="36"/>
          <w:lang w:eastAsia="en-US"/>
        </w:rPr>
        <w:br w:type="textWrapping" w:clear="all"/>
      </w:r>
    </w:p>
    <w:p w14:paraId="398C2D6E" w14:textId="77777777" w:rsidR="003F1375" w:rsidRPr="003F1375" w:rsidRDefault="003F1375" w:rsidP="003F1375">
      <w:pPr>
        <w:pBdr>
          <w:bottom w:val="single" w:sz="8" w:space="4" w:color="EE7F00"/>
        </w:pBdr>
        <w:spacing w:after="120"/>
        <w:jc w:val="center"/>
        <w:rPr>
          <w:rFonts w:ascii="Calibri" w:eastAsia="Calibri" w:hAnsi="Calibri"/>
          <w:b/>
          <w:color w:val="005C6D"/>
          <w:sz w:val="40"/>
          <w:szCs w:val="36"/>
          <w:lang w:eastAsia="en-US"/>
        </w:rPr>
      </w:pPr>
    </w:p>
    <w:p w14:paraId="51B7B95D" w14:textId="028E2DFE" w:rsidR="003F1375" w:rsidRPr="003F1375" w:rsidRDefault="003F1375" w:rsidP="003F1375">
      <w:pPr>
        <w:pBdr>
          <w:bottom w:val="single" w:sz="8" w:space="4" w:color="EE7F00"/>
        </w:pBdr>
        <w:spacing w:after="120"/>
        <w:jc w:val="center"/>
        <w:rPr>
          <w:rFonts w:ascii="Calibri" w:eastAsia="Calibri" w:hAnsi="Calibri"/>
          <w:b/>
          <w:color w:val="005C6D"/>
          <w:sz w:val="32"/>
          <w:szCs w:val="36"/>
          <w:lang w:eastAsia="ar-SA"/>
        </w:rPr>
      </w:pPr>
      <w:r>
        <w:rPr>
          <w:rFonts w:ascii="Calibri" w:eastAsia="Calibri" w:hAnsi="Calibri"/>
          <w:b/>
          <w:color w:val="005C6D"/>
          <w:sz w:val="32"/>
          <w:szCs w:val="36"/>
          <w:lang w:eastAsia="ar-SA"/>
        </w:rPr>
        <w:t>CADRE DE REPONSE</w:t>
      </w:r>
      <w:r w:rsidR="00A25ACC">
        <w:rPr>
          <w:rFonts w:ascii="Calibri" w:eastAsia="Calibri" w:hAnsi="Calibri"/>
          <w:b/>
          <w:color w:val="005C6D"/>
          <w:sz w:val="32"/>
          <w:szCs w:val="36"/>
          <w:lang w:eastAsia="ar-SA"/>
        </w:rPr>
        <w:t xml:space="preserve"> TECHNIQUE</w:t>
      </w:r>
    </w:p>
    <w:p w14:paraId="104F0DEA" w14:textId="77777777" w:rsidR="003F1375" w:rsidRPr="003F1375" w:rsidRDefault="003F1375" w:rsidP="003F1375">
      <w:pPr>
        <w:spacing w:after="120"/>
        <w:rPr>
          <w:rFonts w:ascii="Calibri" w:eastAsia="Calibri" w:hAnsi="Calibri"/>
          <w:szCs w:val="16"/>
          <w:lang w:eastAsia="en-US"/>
        </w:rPr>
      </w:pPr>
    </w:p>
    <w:p w14:paraId="43D5776A" w14:textId="77777777" w:rsidR="003F1375" w:rsidRPr="003F1375" w:rsidRDefault="003F1375" w:rsidP="003F1375">
      <w:pPr>
        <w:spacing w:after="120"/>
        <w:rPr>
          <w:rFonts w:ascii="Calibri" w:eastAsia="Calibri" w:hAnsi="Calibri"/>
          <w:szCs w:val="16"/>
          <w:lang w:eastAsia="en-US"/>
        </w:rPr>
      </w:pPr>
    </w:p>
    <w:p w14:paraId="6F52FA31" w14:textId="77777777" w:rsidR="003F1375" w:rsidRPr="003F1375" w:rsidRDefault="003F1375" w:rsidP="003F1375">
      <w:pPr>
        <w:spacing w:after="120"/>
        <w:rPr>
          <w:rFonts w:ascii="Calibri" w:eastAsia="Calibri" w:hAnsi="Calibri"/>
          <w:i/>
          <w:color w:val="646900"/>
          <w:sz w:val="18"/>
          <w:szCs w:val="16"/>
          <w:shd w:val="clear" w:color="auto" w:fill="F9FF87"/>
          <w:lang w:eastAsia="en-US"/>
        </w:rPr>
      </w:pPr>
    </w:p>
    <w:p w14:paraId="5BB8800B" w14:textId="77777777" w:rsidR="003F1375" w:rsidRDefault="00883B6D" w:rsidP="003F1375">
      <w:pPr>
        <w:spacing w:before="200" w:after="360"/>
        <w:contextualSpacing/>
        <w:jc w:val="center"/>
        <w:rPr>
          <w:rFonts w:ascii="Calibri" w:hAnsi="Calibri"/>
          <w:b/>
          <w:iCs/>
          <w:color w:val="226B7A"/>
          <w:sz w:val="32"/>
          <w:lang w:eastAsia="en-US"/>
        </w:rPr>
      </w:pPr>
      <w:r>
        <w:rPr>
          <w:rFonts w:ascii="Calibri" w:hAnsi="Calibri"/>
          <w:b/>
          <w:iCs/>
          <w:color w:val="226B7A"/>
          <w:sz w:val="32"/>
          <w:lang w:eastAsia="en-US"/>
        </w:rPr>
        <w:t>OBJET DU MARCHE </w:t>
      </w:r>
    </w:p>
    <w:p w14:paraId="50150561" w14:textId="77777777" w:rsidR="00883B6D" w:rsidRPr="003F1375" w:rsidRDefault="00883B6D" w:rsidP="003F1375">
      <w:pPr>
        <w:spacing w:before="200" w:after="360"/>
        <w:contextualSpacing/>
        <w:jc w:val="center"/>
        <w:rPr>
          <w:rFonts w:ascii="Calibri" w:hAnsi="Calibri"/>
          <w:b/>
          <w:iCs/>
          <w:color w:val="226B7A"/>
          <w:sz w:val="32"/>
          <w:lang w:eastAsia="en-US"/>
        </w:rPr>
      </w:pPr>
    </w:p>
    <w:p w14:paraId="517C3CD8" w14:textId="77777777" w:rsidR="00C91276" w:rsidRPr="00C91276" w:rsidRDefault="00C91276" w:rsidP="00C91276">
      <w:pPr>
        <w:spacing w:before="200" w:after="0"/>
        <w:jc w:val="center"/>
        <w:rPr>
          <w:rFonts w:ascii="Calibri" w:hAnsi="Calibri"/>
          <w:b/>
          <w:iCs/>
          <w:color w:val="226B7A"/>
          <w:sz w:val="28"/>
          <w:lang w:eastAsia="en-US"/>
        </w:rPr>
      </w:pPr>
    </w:p>
    <w:sdt>
      <w:sdtPr>
        <w:rPr>
          <w:rFonts w:asciiTheme="minorHAnsi" w:eastAsiaTheme="majorEastAsia" w:hAnsiTheme="minorHAnsi" w:cstheme="majorBidi"/>
          <w:b/>
          <w:iCs/>
          <w:color w:val="1F497D" w:themeColor="text2"/>
          <w:sz w:val="28"/>
          <w:lang w:eastAsia="en-US"/>
        </w:rPr>
        <w:id w:val="-1329124941"/>
        <w:placeholder>
          <w:docPart w:val="A8673B4E5A6C4049B75871FF93408063"/>
        </w:placeholder>
      </w:sdtPr>
      <w:sdtEndPr/>
      <w:sdtContent>
        <w:p w14:paraId="26603D89" w14:textId="77777777" w:rsidR="00445FFE" w:rsidRPr="00D73C9C" w:rsidRDefault="00445FFE" w:rsidP="00445FFE">
          <w:pPr>
            <w:ind w:left="181"/>
            <w:jc w:val="center"/>
            <w:rPr>
              <w:rFonts w:ascii="Calibri" w:eastAsia="Calibri" w:hAnsi="Calibri"/>
              <w:b/>
              <w:color w:val="005C6D"/>
              <w:sz w:val="32"/>
              <w:szCs w:val="36"/>
              <w:lang w:eastAsia="en-US"/>
            </w:rPr>
          </w:pPr>
          <w:r w:rsidRPr="00D73C9C">
            <w:rPr>
              <w:rFonts w:ascii="Calibri" w:eastAsia="Calibri" w:hAnsi="Calibri"/>
              <w:b/>
              <w:color w:val="005C6D"/>
              <w:sz w:val="32"/>
              <w:szCs w:val="36"/>
              <w:lang w:eastAsia="en-US"/>
            </w:rPr>
            <w:t>TIERCE MAINTENANCE APPLICATIVE</w:t>
          </w:r>
        </w:p>
        <w:p w14:paraId="55256A3D" w14:textId="03C993B9" w:rsidR="00445FFE" w:rsidRPr="001A3080" w:rsidRDefault="00445FFE" w:rsidP="00445FFE">
          <w:pPr>
            <w:pStyle w:val="Retrait1"/>
            <w:ind w:left="181"/>
            <w:jc w:val="center"/>
            <w:rPr>
              <w:rFonts w:cs="Arial"/>
              <w:sz w:val="40"/>
            </w:rPr>
          </w:pPr>
          <w:r w:rsidRPr="00D73C9C">
            <w:rPr>
              <w:rFonts w:ascii="Calibri" w:eastAsia="Calibri" w:hAnsi="Calibri"/>
              <w:b/>
              <w:color w:val="005C6D"/>
              <w:sz w:val="32"/>
              <w:szCs w:val="36"/>
              <w:lang w:eastAsia="en-US"/>
            </w:rPr>
            <w:t>DU SITE TELESERVICES REDEVANCES DES AGENCES DE L’EAU</w:t>
          </w:r>
        </w:p>
        <w:p w14:paraId="27E699C9" w14:textId="17698C37" w:rsidR="00C91276" w:rsidRPr="00C91276" w:rsidRDefault="00CE56FC" w:rsidP="00445FFE">
          <w:pPr>
            <w:pStyle w:val="Sous-titre"/>
            <w:rPr>
              <w:rFonts w:ascii="Calibri" w:hAnsi="Calibri"/>
              <w:b w:val="0"/>
              <w:iCs w:val="0"/>
              <w:color w:val="226B7A"/>
            </w:rPr>
          </w:pPr>
        </w:p>
      </w:sdtContent>
    </w:sdt>
    <w:p w14:paraId="29845168" w14:textId="77777777" w:rsidR="00B60B84" w:rsidRDefault="00B60B84" w:rsidP="00B60B84">
      <w:pPr>
        <w:pBdr>
          <w:top w:val="single" w:sz="4" w:space="1" w:color="4F81BD" w:themeColor="accent1"/>
          <w:left w:val="single" w:sz="4" w:space="1" w:color="4F81BD" w:themeColor="accent1"/>
          <w:bottom w:val="single" w:sz="4" w:space="1" w:color="4F81BD" w:themeColor="accent1"/>
          <w:right w:val="single" w:sz="4" w:space="1" w:color="4F81BD" w:themeColor="accent1"/>
        </w:pBdr>
        <w:shd w:val="clear" w:color="auto" w:fill="B6DDE8" w:themeFill="accent5" w:themeFillTint="66"/>
        <w:ind w:left="1134" w:right="1134"/>
        <w:jc w:val="center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 xml:space="preserve">REPONSE TECHNIQUE DU CANDIDAT </w:t>
      </w:r>
    </w:p>
    <w:p w14:paraId="5433BF3F" w14:textId="77777777" w:rsidR="00B60B84" w:rsidRPr="00883B6D" w:rsidRDefault="00B60B84" w:rsidP="00B60B84">
      <w:pPr>
        <w:pBdr>
          <w:top w:val="single" w:sz="4" w:space="1" w:color="4F81BD" w:themeColor="accent1"/>
          <w:left w:val="single" w:sz="4" w:space="1" w:color="4F81BD" w:themeColor="accent1"/>
          <w:bottom w:val="single" w:sz="4" w:space="1" w:color="4F81BD" w:themeColor="accent1"/>
          <w:right w:val="single" w:sz="4" w:space="1" w:color="4F81BD" w:themeColor="accent1"/>
        </w:pBdr>
        <w:shd w:val="clear" w:color="auto" w:fill="B6DDE8" w:themeFill="accent5" w:themeFillTint="66"/>
        <w:ind w:left="1134" w:right="1134"/>
        <w:jc w:val="center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>(</w:t>
      </w:r>
      <w:proofErr w:type="gramStart"/>
      <w:r>
        <w:rPr>
          <w:rFonts w:asciiTheme="minorHAnsi" w:hAnsiTheme="minorHAnsi" w:cstheme="minorHAnsi"/>
          <w:b/>
          <w:szCs w:val="20"/>
        </w:rPr>
        <w:t>à</w:t>
      </w:r>
      <w:proofErr w:type="gramEnd"/>
      <w:r>
        <w:rPr>
          <w:rFonts w:asciiTheme="minorHAnsi" w:hAnsiTheme="minorHAnsi" w:cstheme="minorHAnsi"/>
          <w:b/>
          <w:szCs w:val="20"/>
        </w:rPr>
        <w:t xml:space="preserve"> compléter par le candidat)</w:t>
      </w:r>
    </w:p>
    <w:p w14:paraId="603CC421" w14:textId="77777777" w:rsidR="00B60B84" w:rsidRPr="004C00F2" w:rsidRDefault="00B60B84" w:rsidP="00B60B84">
      <w:pPr>
        <w:pBdr>
          <w:top w:val="single" w:sz="4" w:space="1" w:color="4F81BD" w:themeColor="accent1"/>
          <w:left w:val="single" w:sz="4" w:space="1" w:color="4F81BD" w:themeColor="accent1"/>
          <w:bottom w:val="single" w:sz="4" w:space="1" w:color="4F81BD" w:themeColor="accent1"/>
          <w:right w:val="single" w:sz="4" w:space="1" w:color="4F81BD" w:themeColor="accent1"/>
        </w:pBdr>
        <w:tabs>
          <w:tab w:val="left" w:pos="2977"/>
        </w:tabs>
        <w:ind w:left="1134" w:right="1134" w:firstLine="426"/>
        <w:rPr>
          <w:rFonts w:asciiTheme="minorHAnsi" w:hAnsiTheme="minorHAnsi" w:cstheme="minorHAnsi"/>
          <w:b/>
          <w:color w:val="0070C0"/>
          <w:szCs w:val="20"/>
        </w:rPr>
      </w:pPr>
      <w:r w:rsidRPr="004C00F2">
        <w:rPr>
          <w:rFonts w:asciiTheme="minorHAnsi" w:hAnsiTheme="minorHAnsi" w:cstheme="minorHAnsi"/>
          <w:b/>
          <w:color w:val="0070C0"/>
          <w:szCs w:val="20"/>
        </w:rPr>
        <w:t>Nom du candidat ……………………………………………………………………………</w:t>
      </w:r>
      <w:proofErr w:type="gramStart"/>
      <w:r w:rsidRPr="004C00F2">
        <w:rPr>
          <w:rFonts w:asciiTheme="minorHAnsi" w:hAnsiTheme="minorHAnsi" w:cstheme="minorHAnsi"/>
          <w:b/>
          <w:color w:val="0070C0"/>
          <w:szCs w:val="20"/>
        </w:rPr>
        <w:t>…….</w:t>
      </w:r>
      <w:proofErr w:type="gramEnd"/>
      <w:r w:rsidRPr="004C00F2">
        <w:rPr>
          <w:rFonts w:asciiTheme="minorHAnsi" w:hAnsiTheme="minorHAnsi" w:cstheme="minorHAnsi"/>
          <w:b/>
          <w:color w:val="0070C0"/>
          <w:szCs w:val="20"/>
        </w:rPr>
        <w:t>.</w:t>
      </w:r>
    </w:p>
    <w:p w14:paraId="64FCE58C" w14:textId="3612E3D3" w:rsidR="00B60B84" w:rsidRPr="004C00F2" w:rsidRDefault="00B60B84" w:rsidP="00B60B84">
      <w:pPr>
        <w:pBdr>
          <w:top w:val="single" w:sz="4" w:space="1" w:color="4F81BD" w:themeColor="accent1"/>
          <w:left w:val="single" w:sz="4" w:space="1" w:color="4F81BD" w:themeColor="accent1"/>
          <w:bottom w:val="single" w:sz="4" w:space="1" w:color="4F81BD" w:themeColor="accent1"/>
          <w:right w:val="single" w:sz="4" w:space="1" w:color="4F81BD" w:themeColor="accent1"/>
        </w:pBdr>
        <w:tabs>
          <w:tab w:val="left" w:pos="2977"/>
        </w:tabs>
        <w:ind w:left="1134" w:right="1134" w:firstLine="426"/>
        <w:rPr>
          <w:rFonts w:asciiTheme="minorHAnsi" w:hAnsiTheme="minorHAnsi" w:cstheme="minorHAnsi"/>
          <w:b/>
          <w:color w:val="0070C0"/>
          <w:szCs w:val="20"/>
        </w:rPr>
      </w:pPr>
      <w:r w:rsidRPr="004C00F2">
        <w:rPr>
          <w:rFonts w:asciiTheme="minorHAnsi" w:hAnsiTheme="minorHAnsi" w:cstheme="minorHAnsi"/>
          <w:b/>
          <w:color w:val="0070C0"/>
          <w:szCs w:val="20"/>
        </w:rPr>
        <w:t>Désignation du représentant</w:t>
      </w:r>
      <w:r w:rsidRPr="004C00F2">
        <w:rPr>
          <w:rFonts w:asciiTheme="minorHAnsi" w:hAnsiTheme="minorHAnsi" w:cstheme="minorHAnsi"/>
          <w:i/>
          <w:color w:val="0070C0"/>
          <w:szCs w:val="20"/>
        </w:rPr>
        <w:t xml:space="preserve"> </w:t>
      </w:r>
      <w:r w:rsidRPr="004C00F2">
        <w:rPr>
          <w:rFonts w:asciiTheme="minorHAnsi" w:hAnsiTheme="minorHAnsi" w:cstheme="minorHAnsi"/>
          <w:b/>
          <w:color w:val="0070C0"/>
          <w:szCs w:val="20"/>
        </w:rPr>
        <w:t>…………………………………………………………………</w:t>
      </w:r>
    </w:p>
    <w:p w14:paraId="7090047E" w14:textId="63AB1A0A" w:rsidR="00C91276" w:rsidRPr="00C91276" w:rsidRDefault="00C91276" w:rsidP="00B60B84">
      <w:pPr>
        <w:spacing w:after="120"/>
        <w:rPr>
          <w:rFonts w:ascii="Calibri" w:eastAsia="Calibri" w:hAnsi="Calibri"/>
          <w:b/>
          <w:szCs w:val="16"/>
          <w:lang w:eastAsia="en-US"/>
        </w:rPr>
      </w:pPr>
    </w:p>
    <w:p w14:paraId="600958E5" w14:textId="77777777" w:rsidR="003F1375" w:rsidRPr="003F1375" w:rsidRDefault="003F1375" w:rsidP="003F1375">
      <w:pPr>
        <w:spacing w:after="120"/>
        <w:jc w:val="center"/>
        <w:rPr>
          <w:rFonts w:ascii="Calibri" w:eastAsia="Calibri" w:hAnsi="Calibri"/>
          <w:szCs w:val="16"/>
          <w:lang w:eastAsia="en-US"/>
        </w:rPr>
      </w:pPr>
    </w:p>
    <w:p w14:paraId="61A44499" w14:textId="77777777" w:rsidR="003F1375" w:rsidRPr="003F1375" w:rsidRDefault="003F1375" w:rsidP="003F1375">
      <w:pPr>
        <w:spacing w:after="120"/>
        <w:jc w:val="center"/>
        <w:rPr>
          <w:rFonts w:ascii="Calibri" w:eastAsia="Calibri" w:hAnsi="Calibri"/>
          <w:szCs w:val="16"/>
          <w:lang w:eastAsia="en-US"/>
        </w:rPr>
      </w:pPr>
      <w:r w:rsidRPr="003F1375">
        <w:rPr>
          <w:rFonts w:ascii="Calibri" w:eastAsia="Calibri" w:hAnsi="Calibri"/>
          <w:noProof/>
          <w:szCs w:val="16"/>
        </w:rPr>
        <w:drawing>
          <wp:inline distT="0" distB="0" distL="0" distR="0" wp14:anchorId="4C1D26CE" wp14:editId="15669A02">
            <wp:extent cx="333375" cy="21907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its couleur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881A3" w14:textId="77777777" w:rsidR="003F1375" w:rsidRPr="003F1375" w:rsidRDefault="003F1375" w:rsidP="003F1375">
      <w:pPr>
        <w:spacing w:after="120"/>
        <w:rPr>
          <w:rFonts w:ascii="Calibri" w:eastAsia="Calibri" w:hAnsi="Calibri"/>
          <w:szCs w:val="16"/>
          <w:lang w:eastAsia="en-US"/>
        </w:rPr>
      </w:pPr>
    </w:p>
    <w:p w14:paraId="73C2452B" w14:textId="14A6FB21" w:rsidR="003F1375" w:rsidRPr="003F1375" w:rsidRDefault="003F1375" w:rsidP="003F1375">
      <w:pPr>
        <w:spacing w:after="120"/>
        <w:jc w:val="center"/>
        <w:rPr>
          <w:rFonts w:ascii="Calibri" w:eastAsia="Calibri" w:hAnsi="Calibri"/>
          <w:szCs w:val="16"/>
          <w:lang w:eastAsia="en-US"/>
        </w:rPr>
      </w:pPr>
      <w:r w:rsidRPr="003F1375">
        <w:rPr>
          <w:rFonts w:ascii="Calibri" w:eastAsia="Calibri" w:hAnsi="Calibri"/>
          <w:szCs w:val="16"/>
          <w:lang w:eastAsia="en-US"/>
        </w:rPr>
        <w:t xml:space="preserve">Le présent </w:t>
      </w:r>
      <w:r w:rsidR="000C4357">
        <w:rPr>
          <w:rFonts w:ascii="Calibri" w:eastAsia="Calibri" w:hAnsi="Calibri"/>
          <w:szCs w:val="16"/>
          <w:lang w:eastAsia="en-US"/>
        </w:rPr>
        <w:t>cadre de réponse</w:t>
      </w:r>
      <w:r w:rsidRPr="003F1375">
        <w:rPr>
          <w:rFonts w:ascii="Calibri" w:eastAsia="Calibri" w:hAnsi="Calibri"/>
          <w:szCs w:val="16"/>
          <w:lang w:eastAsia="en-US"/>
        </w:rPr>
        <w:t xml:space="preserve"> </w:t>
      </w:r>
      <w:r w:rsidR="00B16312">
        <w:rPr>
          <w:rFonts w:ascii="Calibri" w:eastAsia="Calibri" w:hAnsi="Calibri"/>
          <w:szCs w:val="16"/>
          <w:lang w:eastAsia="en-US"/>
        </w:rPr>
        <w:t>c</w:t>
      </w:r>
      <w:r w:rsidR="00883B6D">
        <w:rPr>
          <w:rFonts w:ascii="Calibri" w:eastAsia="Calibri" w:hAnsi="Calibri"/>
          <w:szCs w:val="16"/>
          <w:lang w:eastAsia="en-US"/>
        </w:rPr>
        <w:t xml:space="preserve">ontient </w:t>
      </w:r>
      <w:r w:rsidR="00731ADE">
        <w:rPr>
          <w:rFonts w:ascii="Calibri" w:eastAsia="Calibri" w:hAnsi="Calibri"/>
          <w:szCs w:val="16"/>
          <w:lang w:eastAsia="en-US"/>
        </w:rPr>
        <w:t>5</w:t>
      </w:r>
      <w:r w:rsidRPr="003F1375">
        <w:rPr>
          <w:rFonts w:ascii="Calibri" w:eastAsia="Calibri" w:hAnsi="Calibri"/>
          <w:szCs w:val="16"/>
          <w:lang w:eastAsia="en-US"/>
        </w:rPr>
        <w:t xml:space="preserve"> articles. </w:t>
      </w:r>
    </w:p>
    <w:p w14:paraId="7EE485AB" w14:textId="77777777" w:rsidR="003F1375" w:rsidRPr="003F1375" w:rsidRDefault="003F1375" w:rsidP="003F1375">
      <w:pPr>
        <w:spacing w:after="200" w:line="276" w:lineRule="auto"/>
        <w:jc w:val="left"/>
        <w:rPr>
          <w:rFonts w:ascii="Calibri" w:eastAsia="Calibri" w:hAnsi="Calibri"/>
          <w:szCs w:val="16"/>
          <w:lang w:eastAsia="en-US"/>
        </w:rPr>
      </w:pPr>
      <w:r w:rsidRPr="003F1375">
        <w:rPr>
          <w:rFonts w:ascii="Calibri" w:eastAsia="Calibri" w:hAnsi="Calibri"/>
          <w:szCs w:val="16"/>
          <w:lang w:eastAsia="en-US"/>
        </w:rPr>
        <w:br w:type="page"/>
      </w:r>
    </w:p>
    <w:p w14:paraId="1FE8E57D" w14:textId="77777777" w:rsidR="00656C34" w:rsidRDefault="00656C34" w:rsidP="00656C34">
      <w:pPr>
        <w:pStyle w:val="pagedegarde1"/>
      </w:pPr>
    </w:p>
    <w:p w14:paraId="44B8A355" w14:textId="77777777" w:rsidR="00656C34" w:rsidRDefault="00656C34" w:rsidP="00656C34">
      <w:pPr>
        <w:pStyle w:val="pagedegarde1"/>
      </w:pPr>
    </w:p>
    <w:p w14:paraId="7A5ED32F" w14:textId="77777777" w:rsidR="00656C34" w:rsidRDefault="00656C34" w:rsidP="00656C34">
      <w:pPr>
        <w:pStyle w:val="pagedegarde1"/>
      </w:pPr>
    </w:p>
    <w:p w14:paraId="22D8B414" w14:textId="77777777" w:rsidR="00656C34" w:rsidRDefault="00656C34" w:rsidP="00656C34">
      <w:pPr>
        <w:pStyle w:val="pagedegarde1"/>
      </w:pPr>
    </w:p>
    <w:p w14:paraId="6E811C6F" w14:textId="77777777" w:rsidR="001279E0" w:rsidRDefault="00952D90" w:rsidP="00656C34">
      <w:pPr>
        <w:pStyle w:val="pagedegarde1"/>
      </w:pPr>
      <w:r>
        <w:t xml:space="preserve">CONTENU </w:t>
      </w:r>
    </w:p>
    <w:p w14:paraId="6A2CBEDD" w14:textId="77777777" w:rsidR="001279E0" w:rsidRDefault="001279E0" w:rsidP="00B12E09">
      <w:pPr>
        <w:pStyle w:val="pagedegarde1"/>
        <w:jc w:val="both"/>
      </w:pPr>
    </w:p>
    <w:p w14:paraId="51A31DE5" w14:textId="77777777" w:rsidR="001279E0" w:rsidRDefault="00EA5E35" w:rsidP="00EA5E35">
      <w:pPr>
        <w:pStyle w:val="pagedegarde1"/>
        <w:tabs>
          <w:tab w:val="left" w:pos="372"/>
        </w:tabs>
        <w:jc w:val="both"/>
      </w:pPr>
      <w:r>
        <w:tab/>
      </w:r>
    </w:p>
    <w:p w14:paraId="79BEAC76" w14:textId="77777777" w:rsidR="001279E0" w:rsidRDefault="001279E0">
      <w:pPr>
        <w:pStyle w:val="pagedegarde1"/>
      </w:pPr>
    </w:p>
    <w:p w14:paraId="22EB15A4" w14:textId="77777777" w:rsidR="001279E0" w:rsidRDefault="001279E0">
      <w:pPr>
        <w:pStyle w:val="pagedegarde1"/>
      </w:pPr>
    </w:p>
    <w:bookmarkStart w:id="0" w:name="_Toc335522358"/>
    <w:bookmarkStart w:id="1" w:name="_Toc335720248"/>
    <w:bookmarkStart w:id="2" w:name="_Toc335730767"/>
    <w:bookmarkStart w:id="3" w:name="_Toc335730854"/>
    <w:bookmarkEnd w:id="0"/>
    <w:bookmarkEnd w:id="1"/>
    <w:bookmarkEnd w:id="2"/>
    <w:bookmarkEnd w:id="3"/>
    <w:p w14:paraId="2C9E2B32" w14:textId="2538590A" w:rsidR="00CD3C6A" w:rsidRDefault="001279E0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8E06CE">
        <w:rPr>
          <w:b/>
          <w:caps/>
          <w:smallCaps/>
          <w:color w:val="1F497D" w:themeColor="text2"/>
          <w:u w:val="single"/>
        </w:rPr>
        <w:fldChar w:fldCharType="begin"/>
      </w:r>
      <w:r w:rsidRPr="008E06CE">
        <w:rPr>
          <w:b/>
          <w:caps/>
          <w:smallCaps/>
          <w:color w:val="1F497D" w:themeColor="text2"/>
          <w:u w:val="single"/>
        </w:rPr>
        <w:instrText xml:space="preserve"> TOC \o "1-2" </w:instrText>
      </w:r>
      <w:r w:rsidRPr="008E06CE">
        <w:rPr>
          <w:b/>
          <w:caps/>
          <w:smallCaps/>
          <w:color w:val="1F497D" w:themeColor="text2"/>
          <w:u w:val="single"/>
        </w:rPr>
        <w:fldChar w:fldCharType="separate"/>
      </w:r>
      <w:r w:rsidR="00CD3C6A" w:rsidRPr="00A058F2">
        <w:rPr>
          <w:rFonts w:asciiTheme="majorHAnsi" w:eastAsiaTheme="minorEastAsia" w:hAnsiTheme="majorHAnsi" w:cstheme="minorBidi"/>
          <w:iCs/>
          <w:noProof/>
          <w:color w:val="1F497D" w:themeColor="text2"/>
          <w:lang w:eastAsia="en-US"/>
        </w:rPr>
        <w:t>I Liste des pièces à fournir et/ou à compléter par le soumissionnaire</w:t>
      </w:r>
      <w:r w:rsidR="00CD3C6A">
        <w:rPr>
          <w:noProof/>
        </w:rPr>
        <w:tab/>
      </w:r>
      <w:r w:rsidR="00CD3C6A">
        <w:rPr>
          <w:noProof/>
        </w:rPr>
        <w:fldChar w:fldCharType="begin"/>
      </w:r>
      <w:r w:rsidR="00CD3C6A">
        <w:rPr>
          <w:noProof/>
        </w:rPr>
        <w:instrText xml:space="preserve"> PAGEREF _Toc216086804 \h </w:instrText>
      </w:r>
      <w:r w:rsidR="00CD3C6A">
        <w:rPr>
          <w:noProof/>
        </w:rPr>
      </w:r>
      <w:r w:rsidR="00CD3C6A">
        <w:rPr>
          <w:noProof/>
        </w:rPr>
        <w:fldChar w:fldCharType="separate"/>
      </w:r>
      <w:r w:rsidR="00CD3C6A">
        <w:rPr>
          <w:noProof/>
        </w:rPr>
        <w:t>3</w:t>
      </w:r>
      <w:r w:rsidR="00CD3C6A">
        <w:rPr>
          <w:noProof/>
        </w:rPr>
        <w:fldChar w:fldCharType="end"/>
      </w:r>
    </w:p>
    <w:p w14:paraId="4AEBD6DC" w14:textId="77673EC3" w:rsidR="00CD3C6A" w:rsidRDefault="00CD3C6A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A058F2">
        <w:rPr>
          <w:rFonts w:asciiTheme="majorHAnsi" w:eastAsiaTheme="minorEastAsia" w:hAnsiTheme="majorHAnsi" w:cstheme="minorBidi"/>
          <w:iCs/>
          <w:noProof/>
          <w:color w:val="1F497D" w:themeColor="text2"/>
          <w:lang w:eastAsia="en-US"/>
        </w:rPr>
        <w:t>II La qualité de l’équipe pressentie pour la réalisation des prestations, les moyens mis à disposition et organisation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_Toc216086805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49E8A84" w14:textId="3B82189D" w:rsidR="00CD3C6A" w:rsidRDefault="00CD3C6A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A058F2">
        <w:rPr>
          <w:rFonts w:asciiTheme="majorHAnsi" w:eastAsiaTheme="minorEastAsia" w:hAnsiTheme="majorHAnsi" w:cstheme="minorBidi"/>
          <w:iCs/>
          <w:noProof/>
          <w:color w:val="1F497D" w:themeColor="text2"/>
          <w:lang w:eastAsia="en-US"/>
        </w:rPr>
        <w:t>III Valeur technique : 0rganisation et méthodologie proposées pour chaque prestation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_Toc216086806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6134C690" w14:textId="18A30E52" w:rsidR="00CD3C6A" w:rsidRDefault="00CD3C6A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A058F2">
        <w:rPr>
          <w:rFonts w:asciiTheme="majorHAnsi" w:eastAsiaTheme="minorEastAsia" w:hAnsiTheme="majorHAnsi" w:cstheme="minorBidi"/>
          <w:iCs/>
          <w:noProof/>
          <w:color w:val="1F497D" w:themeColor="text2"/>
          <w:lang w:eastAsia="en-US"/>
        </w:rPr>
        <w:t>IV Valeur technique : Pertinence des charges estimées associées à chaque prestation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_Toc216086807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40B26FA2" w14:textId="3D5CFC08" w:rsidR="00CD3C6A" w:rsidRDefault="00CD3C6A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A058F2">
        <w:rPr>
          <w:rFonts w:asciiTheme="majorHAnsi" w:eastAsiaTheme="minorEastAsia" w:hAnsiTheme="majorHAnsi" w:cstheme="minorBidi"/>
          <w:iCs/>
          <w:noProof/>
          <w:color w:val="1F497D" w:themeColor="text2"/>
          <w:lang w:eastAsia="en-US"/>
        </w:rPr>
        <w:t>V RSE : Moyens mis en oeuvre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_Toc216086808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5419B3E6" w14:textId="18717438" w:rsidR="001279E0" w:rsidRDefault="001279E0" w:rsidP="00FB007C">
      <w:pPr>
        <w:pStyle w:val="TM1"/>
        <w:rPr>
          <w:b/>
          <w:caps/>
          <w:smallCaps/>
          <w:u w:val="single"/>
        </w:rPr>
      </w:pPr>
      <w:r w:rsidRPr="008E06CE">
        <w:rPr>
          <w:b/>
          <w:caps/>
          <w:smallCaps/>
          <w:color w:val="1F497D" w:themeColor="text2"/>
          <w:u w:val="single"/>
        </w:rPr>
        <w:fldChar w:fldCharType="end"/>
      </w:r>
    </w:p>
    <w:p w14:paraId="79176760" w14:textId="77777777" w:rsidR="00656C34" w:rsidRDefault="00656C34">
      <w:pPr>
        <w:spacing w:after="0"/>
        <w:jc w:val="left"/>
        <w:rPr>
          <w:b/>
          <w:caps/>
          <w:smallCaps/>
          <w:u w:val="single"/>
        </w:rPr>
      </w:pPr>
      <w:r>
        <w:rPr>
          <w:b/>
          <w:caps/>
          <w:smallCaps/>
          <w:u w:val="single"/>
        </w:rPr>
        <w:br w:type="page"/>
      </w:r>
    </w:p>
    <w:p w14:paraId="11E5D280" w14:textId="77777777" w:rsidR="00FB007C" w:rsidRDefault="00FB007C">
      <w:pPr>
        <w:tabs>
          <w:tab w:val="center" w:pos="1701"/>
        </w:tabs>
        <w:rPr>
          <w:b/>
          <w:caps/>
          <w:smallCaps/>
          <w:u w:val="single"/>
        </w:rPr>
      </w:pPr>
    </w:p>
    <w:p w14:paraId="38C93F75" w14:textId="77777777" w:rsidR="001279E0" w:rsidRPr="00F33764" w:rsidRDefault="00047906" w:rsidP="00952D90">
      <w:pPr>
        <w:pStyle w:val="Titre1"/>
        <w:keepNext w:val="0"/>
        <w:numPr>
          <w:ilvl w:val="0"/>
          <w:numId w:val="2"/>
        </w:numPr>
        <w:pBdr>
          <w:bottom w:val="single" w:sz="4" w:space="1" w:color="000000" w:themeColor="text1"/>
        </w:pBdr>
        <w:tabs>
          <w:tab w:val="clear" w:pos="1701"/>
        </w:tabs>
        <w:spacing w:before="360" w:after="200"/>
        <w:ind w:left="644" w:hanging="644"/>
        <w:jc w:val="left"/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</w:pPr>
      <w:bookmarkStart w:id="4" w:name="_Toc19198498"/>
      <w:bookmarkStart w:id="5" w:name="_Toc19198499"/>
      <w:bookmarkStart w:id="6" w:name="_Toc435107276"/>
      <w:bookmarkStart w:id="7" w:name="_Toc19114769"/>
      <w:bookmarkStart w:id="8" w:name="_Toc19114776"/>
      <w:bookmarkStart w:id="9" w:name="_Toc19114888"/>
      <w:bookmarkStart w:id="10" w:name="_Toc19114895"/>
      <w:bookmarkStart w:id="11" w:name="_Toc19183019"/>
      <w:r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 </w:t>
      </w:r>
      <w:bookmarkStart w:id="12" w:name="_Toc216086804"/>
      <w:r w:rsidR="004F4523" w:rsidRPr="00F33764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>Liste</w:t>
      </w:r>
      <w:r w:rsidR="001279E0" w:rsidRPr="00F33764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 des pièces à fournir</w:t>
      </w:r>
      <w:r w:rsidR="00C964DA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 </w:t>
      </w:r>
      <w:r w:rsidR="00F75AE7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>et/</w:t>
      </w:r>
      <w:r w:rsidR="00C964DA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>ou à compléter</w:t>
      </w:r>
      <w:r w:rsidR="001279E0" w:rsidRPr="00F33764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 par le soumissionnaire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B9445DF" w14:textId="77777777" w:rsidR="001279E0" w:rsidRDefault="001279E0">
      <w:pPr>
        <w:tabs>
          <w:tab w:val="center" w:pos="1985"/>
        </w:tabs>
        <w:rPr>
          <w:b/>
          <w:sz w:val="22"/>
        </w:rPr>
      </w:pPr>
    </w:p>
    <w:tbl>
      <w:tblPr>
        <w:tblW w:w="100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0"/>
        <w:gridCol w:w="3402"/>
      </w:tblGrid>
      <w:tr w:rsidR="00FD2C94" w:rsidRPr="00F33764" w14:paraId="4834F8D0" w14:textId="77777777" w:rsidTr="21600B9F"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31BD" w14:textId="77777777" w:rsidR="00FD2C94" w:rsidRPr="00F33764" w:rsidRDefault="00FD2C94" w:rsidP="00F33764">
            <w:pPr>
              <w:spacing w:after="120"/>
              <w:jc w:val="center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</w:p>
          <w:p w14:paraId="6D05DC33" w14:textId="77777777" w:rsidR="00FD2C94" w:rsidRPr="00F33764" w:rsidRDefault="00FD2C94" w:rsidP="00F33764">
            <w:pPr>
              <w:spacing w:after="120"/>
              <w:jc w:val="center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F33764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DESIGNATION</w:t>
            </w:r>
            <w:r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7BE" w14:textId="77777777" w:rsidR="00FD2C94" w:rsidRPr="00F33764" w:rsidRDefault="00FD2C94" w:rsidP="00F33764">
            <w:pPr>
              <w:spacing w:after="120"/>
              <w:jc w:val="center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</w:p>
          <w:p w14:paraId="11AD3734" w14:textId="77777777" w:rsidR="00FD2C94" w:rsidRPr="00F33764" w:rsidRDefault="00FD2C94" w:rsidP="00F33764">
            <w:pPr>
              <w:spacing w:after="120"/>
              <w:jc w:val="center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F33764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OBSERVATIONS</w:t>
            </w:r>
          </w:p>
          <w:p w14:paraId="3D2B7BB1" w14:textId="77777777" w:rsidR="00FD2C94" w:rsidRPr="00F33764" w:rsidRDefault="00FD2C94" w:rsidP="00F33764">
            <w:pPr>
              <w:spacing w:after="120"/>
              <w:jc w:val="center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</w:p>
        </w:tc>
      </w:tr>
      <w:tr w:rsidR="00FD2C94" w14:paraId="53704702" w14:textId="77777777" w:rsidTr="21600B9F">
        <w:trPr>
          <w:trHeight w:val="691"/>
        </w:trPr>
        <w:tc>
          <w:tcPr>
            <w:tcW w:w="6660" w:type="dxa"/>
            <w:tcBorders>
              <w:top w:val="nil"/>
            </w:tcBorders>
            <w:vAlign w:val="center"/>
          </w:tcPr>
          <w:sdt>
            <w:sdtPr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id w:val="-739794011"/>
              <w:placeholder>
                <w:docPart w:val="0FC3DAA3603A4DF3B313E134AD9B42FE"/>
              </w:placeholder>
            </w:sdtPr>
            <w:sdtEndPr/>
            <w:sdtContent>
              <w:p w14:paraId="08341765" w14:textId="652FC5E4" w:rsidR="00B60B84" w:rsidRPr="003B7579" w:rsidRDefault="009D3903" w:rsidP="21600B9F">
                <w:pPr>
                  <w:spacing w:after="120"/>
                  <w:jc w:val="left"/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</w:pPr>
                <w:r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>Critère :</w:t>
                </w:r>
                <w:r w:rsidR="00FD2C94"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 xml:space="preserve"> </w:t>
                </w:r>
                <w:r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>Q</w:t>
                </w:r>
                <w:r w:rsidR="008D319A"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>ualité de l’équipe pressentie</w:t>
                </w:r>
                <w:r w:rsidR="00B60B84"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>, ses moyens et son organisation</w:t>
                </w:r>
                <w:r w:rsidR="004B6C2C"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 xml:space="preserve"> </w:t>
                </w:r>
                <w:r w:rsidR="00B60B84"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 xml:space="preserve">: </w:t>
                </w:r>
              </w:p>
              <w:p w14:paraId="7A23D24F" w14:textId="3DD558CE" w:rsidR="00B60B84" w:rsidRPr="003B7579" w:rsidRDefault="00B60B84" w:rsidP="21600B9F">
                <w:pPr>
                  <w:spacing w:after="120"/>
                  <w:jc w:val="left"/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</w:pPr>
                <w:r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 xml:space="preserve">-Appréciation des </w:t>
                </w:r>
                <w:r w:rsidR="008D319A"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>expériences et compétences</w:t>
                </w:r>
                <w:r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>,</w:t>
                </w:r>
                <w:r w:rsidR="008D319A" w:rsidRPr="003B7579">
                  <w:rPr>
                    <w:rFonts w:asciiTheme="minorHAnsi" w:eastAsia="Calibri" w:hAnsiTheme="minorHAnsi" w:cstheme="minorBidi"/>
                    <w:lang w:eastAsia="en-US"/>
                  </w:rPr>
                  <w:t xml:space="preserve"> avec des références vérifiables du personnel qui sera affecté au projet</w:t>
                </w:r>
                <w:r w:rsidR="008D319A"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 xml:space="preserve"> (joindre les CV</w:t>
                </w:r>
                <w:r w:rsidR="009D3903"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 xml:space="preserve"> anonymisés</w:t>
                </w:r>
                <w:r w:rsidR="008D319A"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>)</w:t>
                </w:r>
              </w:p>
              <w:p w14:paraId="60218FC0" w14:textId="5275379A" w:rsidR="00B60B84" w:rsidRPr="003B7579" w:rsidRDefault="00B60B84" w:rsidP="21600B9F">
                <w:pPr>
                  <w:spacing w:after="120"/>
                  <w:jc w:val="left"/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</w:pPr>
                <w:r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>-Appréciation des outils</w:t>
                </w:r>
                <w:r w:rsidR="004B6C2C"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 xml:space="preserve"> et leur maîtrise par l’équipe</w:t>
                </w:r>
              </w:p>
              <w:p w14:paraId="38B41395" w14:textId="1CB59C6B" w:rsidR="00FD2C94" w:rsidRPr="003B7579" w:rsidRDefault="00B60B84" w:rsidP="21600B9F">
                <w:pPr>
                  <w:spacing w:after="120"/>
                  <w:jc w:val="left"/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</w:pPr>
                <w:r w:rsidRPr="003B7579">
                  <w:rPr>
                    <w:rFonts w:asciiTheme="minorHAnsi" w:eastAsia="Calibri" w:hAnsiTheme="minorHAnsi" w:cstheme="minorBidi"/>
                    <w:b/>
                    <w:bCs/>
                    <w:lang w:eastAsia="en-US"/>
                  </w:rPr>
                  <w:t>-Appréciation de l’organisation de l’équipe</w:t>
                </w:r>
              </w:p>
            </w:sdtContent>
          </w:sdt>
          <w:p w14:paraId="36518E12" w14:textId="77777777" w:rsidR="21600B9F" w:rsidRPr="003B7579" w:rsidRDefault="21600B9F"/>
        </w:tc>
        <w:tc>
          <w:tcPr>
            <w:tcW w:w="3402" w:type="dxa"/>
            <w:tcBorders>
              <w:top w:val="nil"/>
            </w:tcBorders>
          </w:tcPr>
          <w:p w14:paraId="6F6010C5" w14:textId="21E79ECA" w:rsidR="00FD2C94" w:rsidRPr="003B7579" w:rsidRDefault="00FD2C94" w:rsidP="0090547B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  <w:r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 xml:space="preserve"> A Compléter </w:t>
            </w:r>
            <w:r w:rsidRPr="003B7579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obligatoirement et sans modification </w:t>
            </w:r>
            <w:r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 xml:space="preserve">dans le présent </w:t>
            </w:r>
            <w:proofErr w:type="gramStart"/>
            <w:r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document  «</w:t>
            </w:r>
            <w:proofErr w:type="gramEnd"/>
            <w:r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 Cadre de Réponse ».</w:t>
            </w:r>
          </w:p>
        </w:tc>
      </w:tr>
      <w:tr w:rsidR="00FD2C94" w14:paraId="7A92EC48" w14:textId="77777777" w:rsidTr="21600B9F">
        <w:tc>
          <w:tcPr>
            <w:tcW w:w="6660" w:type="dxa"/>
            <w:tcBorders>
              <w:top w:val="nil"/>
              <w:bottom w:val="single" w:sz="4" w:space="0" w:color="auto"/>
            </w:tcBorders>
            <w:vAlign w:val="center"/>
          </w:tcPr>
          <w:p w14:paraId="1560F1DE" w14:textId="45E96B7E" w:rsidR="00FD2C94" w:rsidRPr="003B7579" w:rsidRDefault="00CE56FC" w:rsidP="003F257B">
            <w:pPr>
              <w:spacing w:after="120"/>
              <w:jc w:val="left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sdt>
              <w:sdtPr>
                <w:rPr>
                  <w:rFonts w:asciiTheme="minorHAnsi" w:eastAsia="Calibri" w:hAnsiTheme="minorHAnsi" w:cstheme="minorBidi"/>
                  <w:szCs w:val="16"/>
                  <w:lang w:eastAsia="en-US"/>
                </w:rPr>
                <w:id w:val="-924193551"/>
                <w:placeholder>
                  <w:docPart w:val="A77F0A89ECF14583994D3F0443DEA68B"/>
                </w:placeholder>
              </w:sdtPr>
              <w:sdtEndPr/>
              <w:sdtContent>
                <w:r w:rsidR="009D3903" w:rsidRPr="003B7579">
                  <w:rPr>
                    <w:rFonts w:asciiTheme="minorHAnsi" w:eastAsia="Calibri" w:hAnsiTheme="minorHAnsi" w:cstheme="minorBidi"/>
                    <w:b/>
                    <w:szCs w:val="16"/>
                    <w:lang w:eastAsia="en-US"/>
                  </w:rPr>
                  <w:t xml:space="preserve">Critère valeur technique : </w:t>
                </w:r>
                <w:r w:rsidR="005C2F89" w:rsidRPr="003B7579">
                  <w:rPr>
                    <w:rFonts w:asciiTheme="minorHAnsi" w:eastAsia="Calibri" w:hAnsiTheme="minorHAnsi" w:cstheme="minorBidi"/>
                    <w:b/>
                    <w:szCs w:val="16"/>
                    <w:lang w:eastAsia="en-US"/>
                  </w:rPr>
                  <w:t>o</w:t>
                </w:r>
                <w:r w:rsidR="00FD2C94" w:rsidRPr="003B7579">
                  <w:rPr>
                    <w:rFonts w:asciiTheme="minorHAnsi" w:eastAsia="Calibri" w:hAnsiTheme="minorHAnsi" w:cstheme="minorBidi"/>
                    <w:b/>
                    <w:szCs w:val="16"/>
                    <w:lang w:eastAsia="en-US"/>
                  </w:rPr>
                  <w:t>rganisation</w:t>
                </w:r>
                <w:r w:rsidR="003F257B" w:rsidRPr="003B7579">
                  <w:rPr>
                    <w:rFonts w:asciiTheme="minorHAnsi" w:eastAsia="Calibri" w:hAnsiTheme="minorHAnsi" w:cstheme="minorBidi"/>
                    <w:b/>
                    <w:szCs w:val="16"/>
                    <w:lang w:eastAsia="en-US"/>
                  </w:rPr>
                  <w:t xml:space="preserve"> et</w:t>
                </w:r>
                <w:r w:rsidR="00FD2C94" w:rsidRPr="003B7579">
                  <w:rPr>
                    <w:rFonts w:asciiTheme="minorHAnsi" w:eastAsia="Calibri" w:hAnsiTheme="minorHAnsi" w:cstheme="minorBidi"/>
                    <w:b/>
                    <w:szCs w:val="16"/>
                    <w:lang w:eastAsia="en-US"/>
                  </w:rPr>
                  <w:t xml:space="preserve"> </w:t>
                </w:r>
                <w:r w:rsidR="005C2F89" w:rsidRPr="003B7579">
                  <w:rPr>
                    <w:rFonts w:asciiTheme="minorHAnsi" w:eastAsia="Calibri" w:hAnsiTheme="minorHAnsi" w:cstheme="minorBidi"/>
                    <w:b/>
                    <w:szCs w:val="16"/>
                    <w:lang w:eastAsia="en-US"/>
                  </w:rPr>
                  <w:t xml:space="preserve">la </w:t>
                </w:r>
                <w:r w:rsidR="00FD2C94" w:rsidRPr="003B7579">
                  <w:rPr>
                    <w:rFonts w:asciiTheme="minorHAnsi" w:eastAsia="Calibri" w:hAnsiTheme="minorHAnsi" w:cstheme="minorBidi"/>
                    <w:b/>
                    <w:szCs w:val="16"/>
                    <w:lang w:eastAsia="en-US"/>
                  </w:rPr>
                  <w:t>méthodologie proposé</w:t>
                </w:r>
                <w:r w:rsidR="003F257B" w:rsidRPr="003B7579">
                  <w:rPr>
                    <w:rFonts w:asciiTheme="minorHAnsi" w:eastAsia="Calibri" w:hAnsiTheme="minorHAnsi" w:cstheme="minorBidi"/>
                    <w:b/>
                    <w:szCs w:val="16"/>
                    <w:lang w:eastAsia="en-US"/>
                  </w:rPr>
                  <w:t>e</w:t>
                </w:r>
                <w:r w:rsidR="00FD2C94" w:rsidRPr="003B7579">
                  <w:rPr>
                    <w:rFonts w:asciiTheme="minorHAnsi" w:eastAsia="Calibri" w:hAnsiTheme="minorHAnsi" w:cstheme="minorBidi"/>
                    <w:b/>
                    <w:szCs w:val="16"/>
                    <w:lang w:eastAsia="en-US"/>
                  </w:rPr>
                  <w:t>s pour chaque prestation</w:t>
                </w:r>
              </w:sdtContent>
            </w:sdt>
            <w:r w:rsidR="00FD2C94" w:rsidRPr="003B7579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14:paraId="432B98D5" w14:textId="77777777" w:rsidR="00FD2C94" w:rsidRPr="003B7579" w:rsidRDefault="00FD2C94" w:rsidP="0090547B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  <w:r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 xml:space="preserve"> A Compléter </w:t>
            </w:r>
            <w:r w:rsidRPr="003B7579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obligatoirement et sans modification </w:t>
            </w:r>
            <w:r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dans le présent document « Cadre de Réponse »</w:t>
            </w:r>
          </w:p>
        </w:tc>
      </w:tr>
      <w:tr w:rsidR="00FD2C94" w14:paraId="777D1D65" w14:textId="77777777" w:rsidTr="21600B9F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DB09" w14:textId="5E7AE87F" w:rsidR="00FD2C94" w:rsidRPr="003B7579" w:rsidRDefault="00CE56FC" w:rsidP="00F33764">
            <w:pPr>
              <w:spacing w:after="120"/>
              <w:jc w:val="left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sdt>
              <w:sdtPr>
                <w:rPr>
                  <w:rFonts w:asciiTheme="minorHAnsi" w:eastAsia="Calibri" w:hAnsiTheme="minorHAnsi" w:cstheme="minorBidi"/>
                  <w:b/>
                  <w:szCs w:val="16"/>
                  <w:lang w:eastAsia="en-US"/>
                </w:rPr>
                <w:id w:val="1720087051"/>
              </w:sdtPr>
              <w:sdtEndPr/>
              <w:sdtContent>
                <w:r w:rsidR="009D3903" w:rsidRPr="003B7579">
                  <w:rPr>
                    <w:rFonts w:asciiTheme="minorHAnsi" w:eastAsia="Calibri" w:hAnsiTheme="minorHAnsi" w:cstheme="minorBidi"/>
                    <w:b/>
                    <w:szCs w:val="16"/>
                    <w:lang w:eastAsia="en-US"/>
                  </w:rPr>
                  <w:t>Critère Valeur technique :</w:t>
                </w:r>
                <w:r w:rsidR="00FD2C94" w:rsidRPr="003B7579">
                  <w:rPr>
                    <w:rFonts w:asciiTheme="minorHAnsi" w:eastAsia="Calibri" w:hAnsiTheme="minorHAnsi" w:cstheme="minorBidi"/>
                    <w:b/>
                    <w:szCs w:val="16"/>
                    <w:lang w:eastAsia="en-US"/>
                  </w:rPr>
                  <w:t xml:space="preserve"> pertinence des charges estimées associées à chaque prestation</w:t>
                </w:r>
              </w:sdtContent>
            </w:sdt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AFD4" w14:textId="4B733C82" w:rsidR="00FD2C94" w:rsidRPr="003B7579" w:rsidRDefault="00FD2C94" w:rsidP="00BE17F6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  <w:r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Compléter les onglets F1</w:t>
            </w:r>
            <w:r w:rsidR="00274D2F"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 xml:space="preserve"> à</w:t>
            </w:r>
            <w:r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 xml:space="preserve"> F</w:t>
            </w:r>
            <w:r w:rsidR="004E7104"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2</w:t>
            </w:r>
            <w:r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 xml:space="preserve">, </w:t>
            </w:r>
            <w:r w:rsidR="00A01DCD"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A1-A2</w:t>
            </w:r>
            <w:r w:rsidR="00251A27"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 xml:space="preserve"> et A3-A</w:t>
            </w:r>
            <w:r w:rsidR="00E45CCA"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6</w:t>
            </w:r>
            <w:r w:rsidR="00251A27"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 xml:space="preserve"> </w:t>
            </w:r>
            <w:r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du fichier Excel « </w:t>
            </w:r>
            <w:r w:rsidR="002455FE"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BPU-Simulation-</w:t>
            </w:r>
            <w:proofErr w:type="gramStart"/>
            <w:r w:rsidR="002455FE"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Téléservices</w:t>
            </w:r>
            <w:r w:rsidR="00423B04"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»</w:t>
            </w:r>
            <w:proofErr w:type="gramEnd"/>
          </w:p>
        </w:tc>
      </w:tr>
      <w:tr w:rsidR="009D3903" w14:paraId="28E0FE0E" w14:textId="77777777" w:rsidTr="21600B9F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ACBF" w14:textId="728F6DC4" w:rsidR="009D3903" w:rsidRPr="003B7579" w:rsidRDefault="009D3903" w:rsidP="00F33764">
            <w:pPr>
              <w:spacing w:after="120"/>
              <w:jc w:val="left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3B7579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Critère RSE : présentation des moyens mis en </w:t>
            </w:r>
            <w:proofErr w:type="spellStart"/>
            <w:r w:rsidRPr="003B7579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oeuvre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F887" w14:textId="02E35F72" w:rsidR="009D3903" w:rsidRPr="003B7579" w:rsidRDefault="009D3903" w:rsidP="00BE17F6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  <w:r w:rsidRPr="003B7579">
              <w:rPr>
                <w:rFonts w:asciiTheme="minorHAnsi" w:eastAsia="Calibri" w:hAnsiTheme="minorHAnsi" w:cstheme="minorBidi"/>
                <w:szCs w:val="16"/>
                <w:lang w:eastAsia="en-US"/>
              </w:rPr>
              <w:t>A Compléter obligatoirement et sans modification dans le présent document « Cadre de Réponse »</w:t>
            </w:r>
          </w:p>
        </w:tc>
      </w:tr>
    </w:tbl>
    <w:p w14:paraId="15DDB38A" w14:textId="77777777" w:rsidR="001279E0" w:rsidRDefault="001279E0">
      <w:pPr>
        <w:tabs>
          <w:tab w:val="center" w:pos="1985"/>
        </w:tabs>
        <w:jc w:val="center"/>
        <w:rPr>
          <w:sz w:val="22"/>
        </w:rPr>
      </w:pPr>
    </w:p>
    <w:p w14:paraId="753D74BE" w14:textId="77777777" w:rsidR="00E1426A" w:rsidRDefault="00E1426A" w:rsidP="00F33764">
      <w:pPr>
        <w:spacing w:after="120"/>
        <w:rPr>
          <w:rFonts w:asciiTheme="minorHAnsi" w:eastAsia="Calibri" w:hAnsiTheme="minorHAnsi" w:cstheme="minorBidi"/>
          <w:szCs w:val="16"/>
          <w:lang w:eastAsia="en-US"/>
        </w:rPr>
      </w:pPr>
    </w:p>
    <w:p w14:paraId="51B4A564" w14:textId="0D223CF1" w:rsidR="001279E0" w:rsidRPr="00F33764" w:rsidRDefault="001279E0" w:rsidP="00F33764">
      <w:pPr>
        <w:spacing w:after="120"/>
        <w:rPr>
          <w:rFonts w:asciiTheme="minorHAnsi" w:eastAsia="Calibri" w:hAnsiTheme="minorHAnsi" w:cstheme="minorBidi"/>
          <w:szCs w:val="16"/>
          <w:lang w:eastAsia="en-US"/>
        </w:rPr>
      </w:pPr>
      <w:r w:rsidRPr="00F33764">
        <w:rPr>
          <w:rFonts w:asciiTheme="minorHAnsi" w:eastAsia="Calibri" w:hAnsiTheme="minorHAnsi" w:cstheme="minorBidi"/>
          <w:szCs w:val="16"/>
          <w:lang w:eastAsia="en-US"/>
        </w:rPr>
        <w:t xml:space="preserve">Le présent document constitue le cadre de réponse que les candidats </w:t>
      </w:r>
      <w:r w:rsidRPr="00C964DA">
        <w:rPr>
          <w:rFonts w:asciiTheme="minorHAnsi" w:eastAsia="Calibri" w:hAnsiTheme="minorHAnsi" w:cstheme="minorBidi"/>
          <w:b/>
          <w:szCs w:val="16"/>
          <w:lang w:eastAsia="en-US"/>
        </w:rPr>
        <w:t>doivent respecter pour la rédaction de leur offre</w:t>
      </w:r>
      <w:r w:rsidRPr="00F33764"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  <w:r w:rsidR="00883B6D" w:rsidRPr="00883B6D">
        <w:rPr>
          <w:rFonts w:asciiTheme="minorHAnsi" w:eastAsia="Calibri" w:hAnsiTheme="minorHAnsi" w:cstheme="minorBidi"/>
          <w:szCs w:val="16"/>
          <w:lang w:eastAsia="en-US"/>
        </w:rPr>
        <w:t>(</w:t>
      </w:r>
      <w:r w:rsidR="00883B6D" w:rsidRPr="00683B79">
        <w:rPr>
          <w:rFonts w:asciiTheme="minorHAnsi" w:eastAsia="Calibri" w:hAnsiTheme="minorHAnsi" w:cstheme="minorBidi"/>
          <w:szCs w:val="16"/>
          <w:lang w:eastAsia="en-US"/>
        </w:rPr>
        <w:t>Article</w:t>
      </w:r>
      <w:r w:rsidRPr="00683B79"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  <w:r w:rsidR="009D3903">
        <w:rPr>
          <w:rFonts w:asciiTheme="minorHAnsi" w:eastAsia="Calibri" w:hAnsiTheme="minorHAnsi" w:cstheme="minorBidi"/>
          <w:szCs w:val="16"/>
          <w:lang w:eastAsia="en-US"/>
        </w:rPr>
        <w:t>7.1</w:t>
      </w:r>
      <w:r w:rsidR="00B42601" w:rsidRPr="00883B6D"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  <w:r w:rsidRPr="00883B6D">
        <w:rPr>
          <w:rFonts w:asciiTheme="minorHAnsi" w:eastAsia="Calibri" w:hAnsiTheme="minorHAnsi" w:cstheme="minorBidi"/>
          <w:szCs w:val="16"/>
          <w:lang w:eastAsia="en-US"/>
        </w:rPr>
        <w:t>du règlement de la consultation).</w:t>
      </w:r>
    </w:p>
    <w:p w14:paraId="1A39DDA6" w14:textId="53905B04" w:rsidR="001279E0" w:rsidRPr="00B60B84" w:rsidRDefault="001279E0" w:rsidP="21600B9F">
      <w:pPr>
        <w:spacing w:after="120"/>
        <w:rPr>
          <w:rFonts w:asciiTheme="minorHAnsi" w:eastAsia="Calibri" w:hAnsiTheme="minorHAnsi" w:cstheme="minorBidi"/>
          <w:lang w:eastAsia="en-US"/>
        </w:rPr>
      </w:pPr>
      <w:r w:rsidRPr="21600B9F">
        <w:rPr>
          <w:rFonts w:asciiTheme="minorHAnsi" w:eastAsia="Calibri" w:hAnsiTheme="minorHAnsi" w:cstheme="minorBidi"/>
          <w:lang w:eastAsia="en-US"/>
        </w:rPr>
        <w:t xml:space="preserve">Les réponses aux questions posées </w:t>
      </w:r>
      <w:r w:rsidR="008B551B" w:rsidRPr="21600B9F">
        <w:rPr>
          <w:rFonts w:asciiTheme="minorHAnsi" w:eastAsia="Calibri" w:hAnsiTheme="minorHAnsi" w:cstheme="minorBidi"/>
          <w:b/>
          <w:bCs/>
          <w:u w:val="single"/>
          <w:lang w:eastAsia="en-US"/>
        </w:rPr>
        <w:t>doivent</w:t>
      </w:r>
      <w:r w:rsidRPr="21600B9F">
        <w:rPr>
          <w:rFonts w:asciiTheme="minorHAnsi" w:eastAsia="Calibri" w:hAnsiTheme="minorHAnsi" w:cstheme="minorBidi"/>
          <w:lang w:eastAsia="en-US"/>
        </w:rPr>
        <w:t xml:space="preserve"> être complétées</w:t>
      </w:r>
      <w:r w:rsidR="004F2B05" w:rsidRPr="21600B9F">
        <w:rPr>
          <w:rFonts w:asciiTheme="minorHAnsi" w:eastAsia="Calibri" w:hAnsiTheme="minorHAnsi" w:cstheme="minorBidi"/>
          <w:lang w:eastAsia="en-US"/>
        </w:rPr>
        <w:t xml:space="preserve"> dans </w:t>
      </w:r>
      <w:r w:rsidR="008B551B" w:rsidRPr="21600B9F">
        <w:rPr>
          <w:rFonts w:asciiTheme="minorHAnsi" w:eastAsia="Calibri" w:hAnsiTheme="minorHAnsi" w:cstheme="minorBidi"/>
          <w:lang w:eastAsia="en-US"/>
        </w:rPr>
        <w:t>ce</w:t>
      </w:r>
      <w:r w:rsidR="005A0277" w:rsidRPr="21600B9F">
        <w:rPr>
          <w:rFonts w:asciiTheme="minorHAnsi" w:eastAsia="Calibri" w:hAnsiTheme="minorHAnsi" w:cstheme="minorBidi"/>
          <w:lang w:eastAsia="en-US"/>
        </w:rPr>
        <w:t xml:space="preserve"> cadre de réponse.</w:t>
      </w:r>
      <w:r w:rsidR="00B60B84" w:rsidRPr="21600B9F">
        <w:rPr>
          <w:rFonts w:asciiTheme="minorHAnsi" w:eastAsia="Calibri" w:hAnsiTheme="minorHAnsi" w:cstheme="minorBidi"/>
          <w:lang w:eastAsia="en-US"/>
        </w:rPr>
        <w:t xml:space="preserve"> Le candidat pourra compléter ce cadre par tout élément qu’il jugera utile à la bonne compréhension de son offre</w:t>
      </w:r>
    </w:p>
    <w:p w14:paraId="116E2A1A" w14:textId="7588B35A" w:rsidR="009D3903" w:rsidRDefault="009D3903">
      <w:pPr>
        <w:spacing w:after="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  <w:r>
        <w:rPr>
          <w:rFonts w:asciiTheme="minorHAnsi" w:eastAsia="Calibri" w:hAnsiTheme="minorHAnsi" w:cstheme="minorBidi"/>
          <w:b/>
          <w:szCs w:val="16"/>
          <w:lang w:eastAsia="en-US"/>
        </w:rPr>
        <w:br w:type="page"/>
      </w:r>
    </w:p>
    <w:p w14:paraId="03729035" w14:textId="1104B73F" w:rsidR="001279E0" w:rsidRPr="00A25ACC" w:rsidRDefault="007C2C74" w:rsidP="00A25ACC">
      <w:pPr>
        <w:pStyle w:val="Titre1"/>
        <w:keepNext w:val="0"/>
        <w:numPr>
          <w:ilvl w:val="0"/>
          <w:numId w:val="2"/>
        </w:numPr>
        <w:pBdr>
          <w:bottom w:val="single" w:sz="4" w:space="1" w:color="000000" w:themeColor="text1"/>
        </w:pBdr>
        <w:tabs>
          <w:tab w:val="clear" w:pos="1701"/>
        </w:tabs>
        <w:spacing w:before="360" w:after="200"/>
        <w:ind w:left="644" w:hanging="644"/>
        <w:jc w:val="left"/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</w:pPr>
      <w:bookmarkStart w:id="13" w:name="_Toc435107279"/>
      <w:bookmarkStart w:id="14" w:name="_Toc19114773"/>
      <w:bookmarkStart w:id="15" w:name="_Toc19114780"/>
      <w:bookmarkStart w:id="16" w:name="_Toc19114892"/>
      <w:bookmarkStart w:id="17" w:name="_Toc19114899"/>
      <w:bookmarkStart w:id="18" w:name="_Toc19183023"/>
      <w:bookmarkStart w:id="19" w:name="_Toc19198503"/>
      <w:bookmarkStart w:id="20" w:name="_Toc216086805"/>
      <w:r w:rsidRPr="00A25ACC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lastRenderedPageBreak/>
        <w:t>La q</w:t>
      </w:r>
      <w:r w:rsidR="00B60B84" w:rsidRPr="00A25ACC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>ualité de l’équipe pressentie</w:t>
      </w:r>
      <w:r w:rsidR="009D3903" w:rsidRPr="00A25ACC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 pour la réalisation des prestations</w:t>
      </w:r>
      <w:r w:rsidR="00B60B84" w:rsidRPr="00A25ACC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>, </w:t>
      </w:r>
      <w:r w:rsidR="009D3903" w:rsidRPr="00A25ACC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>l</w:t>
      </w:r>
      <w:r w:rsidR="00B60B84" w:rsidRPr="00A25ACC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es moyens </w:t>
      </w:r>
      <w:r w:rsidR="009D3903" w:rsidRPr="00A25ACC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mis à disposition </w:t>
      </w:r>
      <w:r w:rsidR="00B60B84" w:rsidRPr="00A25ACC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>et organisation</w:t>
      </w:r>
      <w:bookmarkEnd w:id="20"/>
      <w:r w:rsidR="00B60B84" w:rsidRPr="00A25ACC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 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6E7162D" w14:textId="141C117D" w:rsidR="00406722" w:rsidRDefault="00E661B0" w:rsidP="00910139">
      <w:pPr>
        <w:spacing w:after="120"/>
        <w:rPr>
          <w:rFonts w:asciiTheme="minorHAnsi" w:eastAsia="Calibri" w:hAnsiTheme="minorHAnsi" w:cstheme="minorBidi"/>
          <w:szCs w:val="16"/>
          <w:lang w:eastAsia="en-US"/>
        </w:rPr>
      </w:pPr>
      <w:r>
        <w:rPr>
          <w:rFonts w:asciiTheme="minorHAnsi" w:eastAsia="Calibri" w:hAnsiTheme="minorHAnsi" w:cstheme="minorBidi"/>
          <w:szCs w:val="16"/>
          <w:lang w:eastAsia="en-US"/>
        </w:rPr>
        <w:t>Le candidat présentera notamment</w:t>
      </w:r>
      <w:r w:rsidR="009C33C6">
        <w:rPr>
          <w:rFonts w:asciiTheme="minorHAnsi" w:eastAsia="Calibri" w:hAnsiTheme="minorHAnsi" w:cstheme="minorBidi"/>
          <w:szCs w:val="16"/>
          <w:lang w:eastAsia="en-US"/>
        </w:rPr>
        <w:t> :</w:t>
      </w:r>
    </w:p>
    <w:p w14:paraId="51F71FF6" w14:textId="659D83B3" w:rsidR="009C33C6" w:rsidRPr="00C550FD" w:rsidRDefault="009C33C6" w:rsidP="00C550FD">
      <w:pPr>
        <w:pStyle w:val="Paragraphedeliste"/>
        <w:numPr>
          <w:ilvl w:val="0"/>
          <w:numId w:val="15"/>
        </w:numPr>
        <w:spacing w:after="120"/>
        <w:rPr>
          <w:rFonts w:asciiTheme="minorHAnsi" w:eastAsia="Calibri" w:hAnsiTheme="minorHAnsi" w:cstheme="minorBidi"/>
          <w:szCs w:val="16"/>
          <w:lang w:eastAsia="en-US"/>
        </w:rPr>
      </w:pPr>
      <w:r w:rsidRPr="00C550FD">
        <w:rPr>
          <w:rFonts w:asciiTheme="minorHAnsi" w:eastAsia="Calibri" w:hAnsiTheme="minorHAnsi" w:cstheme="minorBidi"/>
          <w:szCs w:val="16"/>
          <w:lang w:eastAsia="en-US"/>
        </w:rPr>
        <w:t>Les compétences et expériences de l’équipe pressentie, avec des références vérifiables</w:t>
      </w:r>
      <w:r w:rsidR="003B7579" w:rsidRPr="00C550FD">
        <w:rPr>
          <w:rFonts w:asciiTheme="minorHAnsi" w:eastAsia="Calibri" w:hAnsiTheme="minorHAnsi" w:cstheme="minorBidi"/>
          <w:szCs w:val="16"/>
          <w:lang w:eastAsia="en-US"/>
        </w:rPr>
        <w:t xml:space="preserve"> dans les limites autorisées par la règlementation (RGPD, secret des affaires)</w:t>
      </w:r>
      <w:r w:rsidRPr="00C550FD">
        <w:rPr>
          <w:rFonts w:asciiTheme="minorHAnsi" w:eastAsia="Calibri" w:hAnsiTheme="minorHAnsi" w:cstheme="minorBidi"/>
          <w:szCs w:val="16"/>
          <w:lang w:eastAsia="en-US"/>
        </w:rPr>
        <w:t xml:space="preserve">. Il joindra les CV </w:t>
      </w:r>
      <w:r w:rsidR="003B7579" w:rsidRPr="00C550FD">
        <w:rPr>
          <w:rFonts w:asciiTheme="minorHAnsi" w:eastAsia="Calibri" w:hAnsiTheme="minorHAnsi" w:cstheme="minorBidi"/>
          <w:szCs w:val="16"/>
          <w:lang w:eastAsia="en-US"/>
        </w:rPr>
        <w:t xml:space="preserve">anonymisés </w:t>
      </w:r>
      <w:r w:rsidRPr="00C550FD">
        <w:rPr>
          <w:rFonts w:asciiTheme="minorHAnsi" w:eastAsia="Calibri" w:hAnsiTheme="minorHAnsi" w:cstheme="minorBidi"/>
          <w:szCs w:val="16"/>
          <w:lang w:eastAsia="en-US"/>
        </w:rPr>
        <w:t xml:space="preserve">pour les </w:t>
      </w:r>
      <w:r w:rsidR="002C5117" w:rsidRPr="00C550FD">
        <w:rPr>
          <w:rFonts w:asciiTheme="minorHAnsi" w:eastAsia="Calibri" w:hAnsiTheme="minorHAnsi" w:cstheme="minorBidi"/>
          <w:szCs w:val="16"/>
          <w:lang w:eastAsia="en-US"/>
        </w:rPr>
        <w:t xml:space="preserve">intervenants </w:t>
      </w:r>
      <w:r w:rsidRPr="00C550FD">
        <w:rPr>
          <w:rFonts w:asciiTheme="minorHAnsi" w:eastAsia="Calibri" w:hAnsiTheme="minorHAnsi" w:cstheme="minorBidi"/>
          <w:szCs w:val="16"/>
          <w:lang w:eastAsia="en-US"/>
        </w:rPr>
        <w:t>présentés.</w:t>
      </w:r>
    </w:p>
    <w:p w14:paraId="109214BC" w14:textId="77777777" w:rsidR="009C33C6" w:rsidRPr="00C550FD" w:rsidRDefault="009C33C6" w:rsidP="00C550FD">
      <w:pPr>
        <w:pStyle w:val="Paragraphedeliste"/>
        <w:numPr>
          <w:ilvl w:val="0"/>
          <w:numId w:val="15"/>
        </w:numPr>
        <w:spacing w:after="120"/>
        <w:rPr>
          <w:rFonts w:asciiTheme="minorHAnsi" w:eastAsia="Calibri" w:hAnsiTheme="minorHAnsi" w:cstheme="minorBidi"/>
          <w:szCs w:val="16"/>
          <w:lang w:eastAsia="en-US"/>
        </w:rPr>
      </w:pPr>
      <w:r w:rsidRPr="00C550FD">
        <w:rPr>
          <w:rFonts w:asciiTheme="minorHAnsi" w:eastAsia="Calibri" w:hAnsiTheme="minorHAnsi" w:cstheme="minorBidi"/>
          <w:szCs w:val="16"/>
          <w:lang w:eastAsia="en-US"/>
        </w:rPr>
        <w:t>Les logiciels et matériels nécessaires pour la mission avec indication du niveau de maîtrise des outils</w:t>
      </w:r>
    </w:p>
    <w:p w14:paraId="13D79EE3" w14:textId="4F322725" w:rsidR="009C33C6" w:rsidRPr="00C550FD" w:rsidRDefault="009C33C6" w:rsidP="00C550FD">
      <w:pPr>
        <w:pStyle w:val="Paragraphedeliste"/>
        <w:numPr>
          <w:ilvl w:val="0"/>
          <w:numId w:val="15"/>
        </w:numPr>
        <w:spacing w:after="120"/>
        <w:rPr>
          <w:rFonts w:asciiTheme="minorHAnsi" w:eastAsia="Calibri" w:hAnsiTheme="minorHAnsi" w:cstheme="minorBidi"/>
          <w:szCs w:val="16"/>
          <w:lang w:eastAsia="en-US"/>
        </w:rPr>
      </w:pPr>
      <w:r w:rsidRPr="00C550FD">
        <w:rPr>
          <w:rFonts w:asciiTheme="minorHAnsi" w:eastAsia="Calibri" w:hAnsiTheme="minorHAnsi" w:cstheme="minorBidi"/>
          <w:szCs w:val="16"/>
          <w:lang w:eastAsia="en-US"/>
        </w:rPr>
        <w:t>L’équipe mobilisée appréciée au regard de sa taille et son organisation (matrice RACI), le maintien des compétences, la continuité de service, son ajustement en cas d’augmentation de charge de travail</w:t>
      </w:r>
    </w:p>
    <w:p w14:paraId="4B57F2C3" w14:textId="77777777" w:rsidR="00B60B84" w:rsidRPr="002C5117" w:rsidRDefault="00B60B84" w:rsidP="00C86383">
      <w:pPr>
        <w:spacing w:after="120"/>
        <w:rPr>
          <w:rFonts w:asciiTheme="minorHAnsi" w:eastAsia="Calibri" w:hAnsiTheme="minorHAnsi" w:cstheme="minorBidi"/>
          <w:b/>
          <w:szCs w:val="16"/>
          <w:u w:val="single"/>
          <w:lang w:eastAsia="en-US"/>
        </w:rPr>
      </w:pPr>
    </w:p>
    <w:p w14:paraId="05D0B7D8" w14:textId="142852FE" w:rsidR="004B6C2C" w:rsidRPr="00EB535B" w:rsidRDefault="004B6C2C" w:rsidP="21600B9F">
      <w:pPr>
        <w:spacing w:after="120"/>
        <w:jc w:val="left"/>
        <w:rPr>
          <w:rFonts w:asciiTheme="minorHAnsi" w:eastAsia="Calibri" w:hAnsiTheme="minorHAnsi" w:cstheme="minorBidi"/>
          <w:b/>
          <w:bCs/>
          <w:lang w:eastAsia="en-US"/>
        </w:rPr>
      </w:pPr>
      <w:r w:rsidRPr="002C5117">
        <w:rPr>
          <w:rFonts w:asciiTheme="minorHAnsi" w:eastAsia="Calibri" w:hAnsiTheme="minorHAnsi" w:cstheme="minorBidi"/>
          <w:b/>
          <w:bCs/>
          <w:u w:val="single"/>
          <w:lang w:eastAsia="en-US"/>
        </w:rPr>
        <w:t>Appréciation des expériences et compétences</w:t>
      </w:r>
      <w:r w:rsidRPr="002C5117">
        <w:rPr>
          <w:rFonts w:asciiTheme="minorHAnsi" w:eastAsia="Calibri" w:hAnsiTheme="minorHAnsi" w:cstheme="minorBidi"/>
          <w:b/>
          <w:bCs/>
          <w:lang w:eastAsia="en-US"/>
        </w:rPr>
        <w:t>,</w:t>
      </w:r>
      <w:r w:rsidRPr="002C5117">
        <w:rPr>
          <w:rFonts w:asciiTheme="minorHAnsi" w:eastAsia="Calibri" w:hAnsiTheme="minorHAnsi" w:cstheme="minorBidi"/>
          <w:lang w:eastAsia="en-US"/>
        </w:rPr>
        <w:t xml:space="preserve"> avec des références vérifiables du personnel qui sera affecté au projet</w:t>
      </w:r>
      <w:r w:rsidRPr="002C5117">
        <w:rPr>
          <w:rFonts w:asciiTheme="minorHAnsi" w:eastAsia="Calibri" w:hAnsiTheme="minorHAnsi" w:cstheme="minorBidi"/>
          <w:b/>
          <w:bCs/>
          <w:lang w:eastAsia="en-US"/>
        </w:rPr>
        <w:t xml:space="preserve"> (joindre les CV</w:t>
      </w:r>
      <w:r w:rsidR="009D3903" w:rsidRPr="002C5117">
        <w:rPr>
          <w:rFonts w:asciiTheme="minorHAnsi" w:eastAsia="Calibri" w:hAnsiTheme="minorHAnsi" w:cstheme="minorBidi"/>
          <w:b/>
          <w:bCs/>
          <w:lang w:eastAsia="en-US"/>
        </w:rPr>
        <w:t xml:space="preserve"> anonymisés</w:t>
      </w:r>
      <w:r w:rsidRPr="002C5117">
        <w:rPr>
          <w:rFonts w:asciiTheme="minorHAnsi" w:eastAsia="Calibri" w:hAnsiTheme="minorHAnsi" w:cstheme="minorBidi"/>
          <w:b/>
          <w:bCs/>
          <w:lang w:eastAsia="en-US"/>
        </w:rPr>
        <w:t>)</w:t>
      </w:r>
    </w:p>
    <w:p w14:paraId="41CA1605" w14:textId="5AA3EC2D" w:rsidR="00C86383" w:rsidRDefault="00C86383" w:rsidP="00C863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  <w:r w:rsidRPr="00C964DA">
        <w:rPr>
          <w:rFonts w:asciiTheme="minorHAnsi" w:eastAsia="Calibri" w:hAnsiTheme="minorHAnsi" w:cstheme="minorBidi"/>
          <w:b/>
          <w:szCs w:val="16"/>
          <w:u w:val="single"/>
          <w:lang w:eastAsia="en-US"/>
        </w:rPr>
        <w:t>Réponse du candidat</w:t>
      </w:r>
      <w:r w:rsidRPr="00C964DA">
        <w:rPr>
          <w:rFonts w:asciiTheme="minorHAnsi" w:eastAsia="Calibri" w:hAnsiTheme="minorHAnsi" w:cstheme="minorBidi"/>
          <w:b/>
          <w:szCs w:val="16"/>
          <w:lang w:eastAsia="en-US"/>
        </w:rPr>
        <w:t xml:space="preserve"> : </w:t>
      </w:r>
      <w:r w:rsidRPr="008B551B">
        <w:rPr>
          <w:rFonts w:asciiTheme="minorHAnsi" w:eastAsia="Calibri" w:hAnsiTheme="minorHAnsi" w:cstheme="minorBidi"/>
          <w:i/>
          <w:szCs w:val="16"/>
          <w:lang w:eastAsia="en-US"/>
        </w:rPr>
        <w:t>(pas de limite de pages dans la réponse</w:t>
      </w:r>
      <w:r>
        <w:rPr>
          <w:rFonts w:asciiTheme="minorHAnsi" w:eastAsia="Calibri" w:hAnsiTheme="minorHAnsi" w:cstheme="minorBidi"/>
          <w:i/>
          <w:szCs w:val="16"/>
          <w:lang w:eastAsia="en-US"/>
        </w:rPr>
        <w:t xml:space="preserve"> ci-dessous</w:t>
      </w:r>
      <w:r w:rsidRPr="008B551B">
        <w:rPr>
          <w:rFonts w:asciiTheme="minorHAnsi" w:eastAsia="Calibri" w:hAnsiTheme="minorHAnsi" w:cstheme="minorBidi"/>
          <w:i/>
          <w:szCs w:val="16"/>
          <w:lang w:eastAsia="en-US"/>
        </w:rPr>
        <w:t>)</w:t>
      </w:r>
      <w:r w:rsidR="00B60B84">
        <w:rPr>
          <w:rFonts w:asciiTheme="minorHAnsi" w:eastAsia="Calibri" w:hAnsiTheme="minorHAnsi" w:cstheme="minorBidi"/>
          <w:i/>
          <w:szCs w:val="16"/>
          <w:lang w:eastAsia="en-US"/>
        </w:rPr>
        <w:t xml:space="preserve">. </w:t>
      </w:r>
    </w:p>
    <w:p w14:paraId="00BBA85E" w14:textId="77777777" w:rsidR="00C86383" w:rsidRDefault="00C86383" w:rsidP="00C863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  <w:r>
        <w:rPr>
          <w:rFonts w:asciiTheme="minorHAnsi" w:eastAsia="Calibri" w:hAnsiTheme="minorHAnsi" w:cstheme="minorBidi"/>
          <w:b/>
          <w:szCs w:val="16"/>
          <w:lang w:eastAsia="en-US"/>
        </w:rPr>
        <w:t>………</w:t>
      </w:r>
    </w:p>
    <w:p w14:paraId="62915249" w14:textId="77777777" w:rsidR="006C3FF2" w:rsidRPr="00342766" w:rsidRDefault="006C3FF2" w:rsidP="00C863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5D12FCE5" w14:textId="2D3D8959" w:rsidR="001279E0" w:rsidRDefault="001279E0" w:rsidP="00910139">
      <w:pPr>
        <w:spacing w:after="120"/>
        <w:rPr>
          <w:rFonts w:asciiTheme="minorHAnsi" w:eastAsia="Calibri" w:hAnsiTheme="minorHAnsi" w:cstheme="minorBidi"/>
          <w:szCs w:val="16"/>
          <w:lang w:eastAsia="en-US"/>
        </w:rPr>
      </w:pPr>
      <w:r w:rsidRPr="00910139">
        <w:rPr>
          <w:rFonts w:asciiTheme="minorHAnsi" w:eastAsia="Calibri" w:hAnsiTheme="minorHAnsi" w:cstheme="minorBidi"/>
          <w:szCs w:val="16"/>
          <w:lang w:eastAsia="en-US"/>
        </w:rPr>
        <w:t xml:space="preserve">Le candidat </w:t>
      </w:r>
      <w:r w:rsidR="008B551B">
        <w:rPr>
          <w:rFonts w:asciiTheme="minorHAnsi" w:eastAsia="Calibri" w:hAnsiTheme="minorHAnsi" w:cstheme="minorBidi"/>
          <w:szCs w:val="16"/>
          <w:lang w:eastAsia="en-US"/>
        </w:rPr>
        <w:t xml:space="preserve">duplique le tableau ci-dessous </w:t>
      </w:r>
      <w:r w:rsidRPr="00910139">
        <w:rPr>
          <w:rFonts w:asciiTheme="minorHAnsi" w:eastAsia="Calibri" w:hAnsiTheme="minorHAnsi" w:cstheme="minorBidi"/>
          <w:szCs w:val="16"/>
          <w:lang w:eastAsia="en-US"/>
        </w:rPr>
        <w:t xml:space="preserve">autant </w:t>
      </w:r>
      <w:r w:rsidR="008B551B">
        <w:rPr>
          <w:rFonts w:asciiTheme="minorHAnsi" w:eastAsia="Calibri" w:hAnsiTheme="minorHAnsi" w:cstheme="minorBidi"/>
          <w:szCs w:val="16"/>
          <w:lang w:eastAsia="en-US"/>
        </w:rPr>
        <w:t>de fois</w:t>
      </w:r>
      <w:r w:rsidRPr="00910139">
        <w:rPr>
          <w:rFonts w:asciiTheme="minorHAnsi" w:eastAsia="Calibri" w:hAnsiTheme="minorHAnsi" w:cstheme="minorBidi"/>
          <w:szCs w:val="16"/>
          <w:lang w:eastAsia="en-US"/>
        </w:rPr>
        <w:t xml:space="preserve"> que d'intervenants </w:t>
      </w:r>
      <w:proofErr w:type="gramStart"/>
      <w:r w:rsidR="00E64E3C" w:rsidRPr="00910139">
        <w:rPr>
          <w:rFonts w:asciiTheme="minorHAnsi" w:eastAsia="Calibri" w:hAnsiTheme="minorHAnsi" w:cstheme="minorBidi"/>
          <w:szCs w:val="16"/>
          <w:lang w:eastAsia="en-US"/>
        </w:rPr>
        <w:t xml:space="preserve">pressentis  </w:t>
      </w:r>
      <w:r w:rsidRPr="00910139">
        <w:rPr>
          <w:rFonts w:asciiTheme="minorHAnsi" w:eastAsia="Calibri" w:hAnsiTheme="minorHAnsi" w:cstheme="minorBidi"/>
          <w:szCs w:val="16"/>
          <w:lang w:eastAsia="en-US"/>
        </w:rPr>
        <w:t>et</w:t>
      </w:r>
      <w:proofErr w:type="gramEnd"/>
      <w:r w:rsidRPr="00910139">
        <w:rPr>
          <w:rFonts w:asciiTheme="minorHAnsi" w:eastAsia="Calibri" w:hAnsiTheme="minorHAnsi" w:cstheme="minorBidi"/>
          <w:szCs w:val="16"/>
          <w:lang w:eastAsia="en-US"/>
        </w:rPr>
        <w:t xml:space="preserve"> joint</w:t>
      </w:r>
      <w:r w:rsidR="001D3E3B">
        <w:rPr>
          <w:rFonts w:asciiTheme="minorHAnsi" w:eastAsia="Calibri" w:hAnsiTheme="minorHAnsi" w:cstheme="minorBidi"/>
          <w:szCs w:val="16"/>
          <w:lang w:eastAsia="en-US"/>
        </w:rPr>
        <w:t xml:space="preserve"> obligatoirement</w:t>
      </w:r>
      <w:r w:rsidRPr="00910139"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  <w:r w:rsidR="009358E1" w:rsidRPr="00910139">
        <w:rPr>
          <w:rFonts w:asciiTheme="minorHAnsi" w:eastAsia="Calibri" w:hAnsiTheme="minorHAnsi" w:cstheme="minorBidi"/>
          <w:szCs w:val="16"/>
          <w:lang w:eastAsia="en-US"/>
        </w:rPr>
        <w:t>les curriculums</w:t>
      </w:r>
      <w:r w:rsidRPr="00910139">
        <w:rPr>
          <w:rFonts w:asciiTheme="minorHAnsi" w:eastAsia="Calibri" w:hAnsiTheme="minorHAnsi" w:cstheme="minorBidi"/>
          <w:szCs w:val="16"/>
          <w:lang w:eastAsia="en-US"/>
        </w:rPr>
        <w:t xml:space="preserve"> vitae et tou</w:t>
      </w:r>
      <w:r w:rsidR="007C2C74">
        <w:rPr>
          <w:rFonts w:asciiTheme="minorHAnsi" w:eastAsia="Calibri" w:hAnsiTheme="minorHAnsi" w:cstheme="minorBidi"/>
          <w:szCs w:val="16"/>
          <w:lang w:eastAsia="en-US"/>
        </w:rPr>
        <w:t>s</w:t>
      </w:r>
      <w:r w:rsidRPr="00910139">
        <w:rPr>
          <w:rFonts w:asciiTheme="minorHAnsi" w:eastAsia="Calibri" w:hAnsiTheme="minorHAnsi" w:cstheme="minorBidi"/>
          <w:szCs w:val="16"/>
          <w:lang w:eastAsia="en-US"/>
        </w:rPr>
        <w:t xml:space="preserve"> document</w:t>
      </w:r>
      <w:r w:rsidR="007C2C74">
        <w:rPr>
          <w:rFonts w:asciiTheme="minorHAnsi" w:eastAsia="Calibri" w:hAnsiTheme="minorHAnsi" w:cstheme="minorBidi"/>
          <w:szCs w:val="16"/>
          <w:lang w:eastAsia="en-US"/>
        </w:rPr>
        <w:t>s</w:t>
      </w:r>
      <w:r w:rsidRPr="00910139">
        <w:rPr>
          <w:rFonts w:asciiTheme="minorHAnsi" w:eastAsia="Calibri" w:hAnsiTheme="minorHAnsi" w:cstheme="minorBidi"/>
          <w:szCs w:val="16"/>
          <w:lang w:eastAsia="en-US"/>
        </w:rPr>
        <w:t xml:space="preserve"> nécessaire</w:t>
      </w:r>
      <w:r w:rsidR="007C2C74">
        <w:rPr>
          <w:rFonts w:asciiTheme="minorHAnsi" w:eastAsia="Calibri" w:hAnsiTheme="minorHAnsi" w:cstheme="minorBidi"/>
          <w:szCs w:val="16"/>
          <w:lang w:eastAsia="en-US"/>
        </w:rPr>
        <w:t>s</w:t>
      </w:r>
      <w:r w:rsidRPr="00910139">
        <w:rPr>
          <w:rFonts w:asciiTheme="minorHAnsi" w:eastAsia="Calibri" w:hAnsiTheme="minorHAnsi" w:cstheme="minorBidi"/>
          <w:szCs w:val="16"/>
          <w:lang w:eastAsia="en-US"/>
        </w:rPr>
        <w:t xml:space="preserve"> pour</w:t>
      </w:r>
      <w:r w:rsidR="007C2C74">
        <w:rPr>
          <w:rFonts w:asciiTheme="minorHAnsi" w:eastAsia="Calibri" w:hAnsiTheme="minorHAnsi" w:cstheme="minorBidi"/>
          <w:szCs w:val="16"/>
          <w:lang w:eastAsia="en-US"/>
        </w:rPr>
        <w:t xml:space="preserve"> justifier</w:t>
      </w:r>
      <w:r w:rsidRPr="00910139">
        <w:rPr>
          <w:rFonts w:asciiTheme="minorHAnsi" w:eastAsia="Calibri" w:hAnsiTheme="minorHAnsi" w:cstheme="minorBidi"/>
          <w:szCs w:val="16"/>
          <w:lang w:eastAsia="en-US"/>
        </w:rPr>
        <w:t xml:space="preserve"> les références.</w:t>
      </w:r>
      <w:r w:rsidR="00007B4C">
        <w:rPr>
          <w:rFonts w:asciiTheme="minorHAnsi" w:eastAsia="Calibri" w:hAnsiTheme="minorHAnsi" w:cstheme="minorBidi"/>
          <w:szCs w:val="16"/>
          <w:lang w:eastAsia="en-US"/>
        </w:rPr>
        <w:t xml:space="preserve"> Le profil d</w:t>
      </w:r>
      <w:r w:rsidR="009F3557">
        <w:rPr>
          <w:rFonts w:asciiTheme="minorHAnsi" w:eastAsia="Calibri" w:hAnsiTheme="minorHAnsi" w:cstheme="minorBidi"/>
          <w:szCs w:val="16"/>
          <w:lang w:eastAsia="en-US"/>
        </w:rPr>
        <w:t>u</w:t>
      </w:r>
      <w:r w:rsidR="00007B4C"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  <w:r w:rsidR="00B24C78">
        <w:rPr>
          <w:rFonts w:asciiTheme="minorHAnsi" w:eastAsia="Calibri" w:hAnsiTheme="minorHAnsi" w:cstheme="minorBidi"/>
          <w:szCs w:val="16"/>
          <w:lang w:eastAsia="en-US"/>
        </w:rPr>
        <w:t>Chef de Projet du Titulaire (CPT)</w:t>
      </w:r>
      <w:r w:rsidR="00007B4C"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  <w:r w:rsidR="00B67868">
        <w:rPr>
          <w:rFonts w:asciiTheme="minorHAnsi" w:eastAsia="Calibri" w:hAnsiTheme="minorHAnsi" w:cstheme="minorBidi"/>
          <w:szCs w:val="16"/>
          <w:lang w:eastAsia="en-US"/>
        </w:rPr>
        <w:t xml:space="preserve">et de l’expert </w:t>
      </w:r>
      <w:r w:rsidR="001A2356">
        <w:rPr>
          <w:rFonts w:asciiTheme="minorHAnsi" w:eastAsia="Calibri" w:hAnsiTheme="minorHAnsi" w:cstheme="minorBidi"/>
          <w:szCs w:val="16"/>
          <w:lang w:eastAsia="en-US"/>
        </w:rPr>
        <w:t xml:space="preserve">accessibilité numérique </w:t>
      </w:r>
      <w:r w:rsidR="00755A91">
        <w:rPr>
          <w:rFonts w:asciiTheme="minorHAnsi" w:eastAsia="Calibri" w:hAnsiTheme="minorHAnsi" w:cstheme="minorBidi"/>
          <w:szCs w:val="16"/>
          <w:lang w:eastAsia="en-US"/>
        </w:rPr>
        <w:t>font l’objet d’un tableau particulier</w:t>
      </w:r>
      <w:r w:rsidR="00007B4C">
        <w:rPr>
          <w:rFonts w:asciiTheme="minorHAnsi" w:eastAsia="Calibri" w:hAnsiTheme="minorHAnsi" w:cstheme="minorBidi"/>
          <w:szCs w:val="16"/>
          <w:lang w:eastAsia="en-US"/>
        </w:rPr>
        <w:t>.</w:t>
      </w:r>
    </w:p>
    <w:p w14:paraId="4107A1EF" w14:textId="5C6A0D93" w:rsidR="007330C2" w:rsidRDefault="007330C2" w:rsidP="007330C2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  <w:r w:rsidRPr="00910139">
        <w:rPr>
          <w:rFonts w:asciiTheme="minorHAnsi" w:eastAsia="Calibri" w:hAnsiTheme="minorHAnsi" w:cstheme="minorBidi"/>
          <w:szCs w:val="16"/>
          <w:lang w:eastAsia="en-US"/>
        </w:rPr>
        <w:t>(</w:t>
      </w:r>
      <w:r w:rsidR="004B6C2C">
        <w:rPr>
          <w:rFonts w:asciiTheme="minorHAnsi" w:eastAsia="Calibri" w:hAnsiTheme="minorHAnsi" w:cstheme="minorBidi"/>
          <w:szCs w:val="16"/>
          <w:lang w:eastAsia="en-US"/>
        </w:rPr>
        <w:t>L</w:t>
      </w:r>
      <w:r w:rsidRPr="00910139">
        <w:rPr>
          <w:rFonts w:asciiTheme="minorHAnsi" w:eastAsia="Calibri" w:hAnsiTheme="minorHAnsi" w:cstheme="minorBidi"/>
          <w:szCs w:val="16"/>
          <w:lang w:eastAsia="en-US"/>
        </w:rPr>
        <w:t>e candidat se limitera à 5 missions pour chaque intervenant, parmi celles réalisées au cours des 3 dernières années)</w:t>
      </w:r>
    </w:p>
    <w:p w14:paraId="5F2F9F85" w14:textId="77777777" w:rsidR="007330C2" w:rsidRDefault="007330C2" w:rsidP="00910139">
      <w:pPr>
        <w:spacing w:after="120"/>
        <w:rPr>
          <w:rFonts w:asciiTheme="minorHAnsi" w:eastAsia="Calibri" w:hAnsiTheme="minorHAnsi" w:cstheme="minorBidi"/>
          <w:szCs w:val="16"/>
          <w:lang w:eastAsia="en-US"/>
        </w:rPr>
      </w:pPr>
    </w:p>
    <w:p w14:paraId="0F52E56E" w14:textId="6A049E45" w:rsidR="009D3903" w:rsidRDefault="009D3903">
      <w:pPr>
        <w:spacing w:after="0"/>
        <w:jc w:val="left"/>
        <w:rPr>
          <w:rFonts w:asciiTheme="minorHAnsi" w:eastAsia="Calibri" w:hAnsiTheme="minorHAnsi" w:cstheme="minorBidi"/>
          <w:szCs w:val="16"/>
          <w:lang w:eastAsia="en-US"/>
        </w:rPr>
      </w:pPr>
      <w:r>
        <w:rPr>
          <w:rFonts w:asciiTheme="minorHAnsi" w:eastAsia="Calibri" w:hAnsiTheme="minorHAnsi" w:cstheme="minorBidi"/>
          <w:szCs w:val="16"/>
          <w:lang w:eastAsia="en-US"/>
        </w:rPr>
        <w:br w:type="page"/>
      </w:r>
    </w:p>
    <w:tbl>
      <w:tblPr>
        <w:tblW w:w="495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3927"/>
        <w:gridCol w:w="5755"/>
      </w:tblGrid>
      <w:tr w:rsidR="004E3073" w:rsidRPr="009D3903" w14:paraId="73D2497A" w14:textId="77777777" w:rsidTr="009D3903">
        <w:trPr>
          <w:cantSplit/>
          <w:trHeight w:val="51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27E1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ind w:right="234"/>
              <w:jc w:val="center"/>
              <w:rPr>
                <w:b/>
                <w:i/>
                <w:color w:val="000000"/>
                <w:sz w:val="18"/>
                <w:szCs w:val="18"/>
              </w:rPr>
            </w:pPr>
            <w:proofErr w:type="gramStart"/>
            <w:r w:rsidRPr="009D3903">
              <w:rPr>
                <w:b/>
                <w:color w:val="000000"/>
                <w:sz w:val="18"/>
                <w:szCs w:val="18"/>
              </w:rPr>
              <w:lastRenderedPageBreak/>
              <w:t xml:space="preserve">FICHE  </w:t>
            </w:r>
            <w:r w:rsidRPr="009D3903">
              <w:rPr>
                <w:b/>
                <w:i/>
                <w:color w:val="000000"/>
                <w:sz w:val="18"/>
                <w:szCs w:val="18"/>
              </w:rPr>
              <w:t>&lt;</w:t>
            </w:r>
            <w:proofErr w:type="gramEnd"/>
            <w:r w:rsidRPr="009D3903">
              <w:rPr>
                <w:b/>
                <w:i/>
                <w:color w:val="000000"/>
                <w:sz w:val="18"/>
                <w:szCs w:val="18"/>
              </w:rPr>
              <w:t>Intervenant&gt;</w:t>
            </w:r>
          </w:p>
          <w:p w14:paraId="735DE2CA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ind w:right="234"/>
              <w:jc w:val="center"/>
              <w:rPr>
                <w:b/>
                <w:color w:val="000000"/>
                <w:sz w:val="18"/>
                <w:szCs w:val="18"/>
              </w:rPr>
            </w:pPr>
            <w:r w:rsidRPr="009D3903">
              <w:rPr>
                <w:b/>
                <w:color w:val="000000"/>
                <w:sz w:val="18"/>
                <w:szCs w:val="18"/>
              </w:rPr>
              <w:t>(Le candidat remplira une fiche pour chaque intervenant proposé)</w:t>
            </w:r>
          </w:p>
        </w:tc>
      </w:tr>
      <w:tr w:rsidR="004E3073" w:rsidRPr="009D3903" w14:paraId="77AABD95" w14:textId="77777777" w:rsidTr="009D3903">
        <w:trPr>
          <w:trHeight w:hRule="exact" w:val="397"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59D550" w14:textId="77777777" w:rsidR="004E3073" w:rsidRPr="009D3903" w:rsidRDefault="004E3073" w:rsidP="009D3903">
            <w:pPr>
              <w:tabs>
                <w:tab w:val="left" w:pos="270"/>
                <w:tab w:val="left" w:pos="14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240" w:lineRule="atLeast"/>
              <w:rPr>
                <w:b/>
                <w:color w:val="000000"/>
                <w:sz w:val="18"/>
                <w:szCs w:val="18"/>
              </w:rPr>
            </w:pPr>
            <w:r w:rsidRPr="009D3903">
              <w:rPr>
                <w:b/>
                <w:color w:val="000000"/>
                <w:sz w:val="18"/>
                <w:szCs w:val="18"/>
              </w:rPr>
              <w:t>PRESENTATION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25951FA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ind w:right="234"/>
              <w:jc w:val="center"/>
              <w:rPr>
                <w:b/>
                <w:color w:val="000000"/>
                <w:sz w:val="18"/>
                <w:szCs w:val="18"/>
              </w:rPr>
            </w:pPr>
            <w:r w:rsidRPr="009D3903">
              <w:rPr>
                <w:b/>
                <w:color w:val="000000"/>
                <w:sz w:val="18"/>
                <w:szCs w:val="18"/>
              </w:rPr>
              <w:t>Description</w:t>
            </w:r>
          </w:p>
        </w:tc>
      </w:tr>
      <w:tr w:rsidR="004E3073" w:rsidRPr="009D3903" w14:paraId="4BB087A5" w14:textId="77777777" w:rsidTr="009D3903">
        <w:trPr>
          <w:trHeight w:val="20"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7EE31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Nom et prénom (facultatif)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9D1C0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3073" w:rsidRPr="009D3903" w14:paraId="593E452A" w14:textId="77777777" w:rsidTr="009D3903">
        <w:trPr>
          <w:trHeight w:val="20"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09710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Niveau de qualification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01DA7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3073" w:rsidRPr="009D3903" w14:paraId="2564E8CD" w14:textId="77777777" w:rsidTr="009D3903">
        <w:trPr>
          <w:trHeight w:val="20"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0509F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Nombre d’années d’expérience dans le profil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1C0F9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52DEEB07" w14:textId="77777777" w:rsidTr="009D3903">
        <w:trPr>
          <w:cantSplit/>
          <w:trHeight w:hRule="exact" w:val="227"/>
          <w:jc w:val="center"/>
        </w:trPr>
        <w:tc>
          <w:tcPr>
            <w:tcW w:w="2028" w:type="pct"/>
            <w:tcBorders>
              <w:top w:val="single" w:sz="6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2B43B9DF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2971" w:type="pct"/>
            <w:tcBorders>
              <w:top w:val="single" w:sz="6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603E58BB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3073" w:rsidRPr="009D3903" w14:paraId="7CE8A693" w14:textId="77777777" w:rsidTr="009D3903">
        <w:trPr>
          <w:cantSplit/>
          <w:trHeight w:val="392"/>
          <w:jc w:val="center"/>
        </w:trPr>
        <w:tc>
          <w:tcPr>
            <w:tcW w:w="2028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CEB575D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18"/>
                <w:szCs w:val="18"/>
              </w:rPr>
            </w:pPr>
            <w:r w:rsidRPr="009D3903">
              <w:rPr>
                <w:b/>
                <w:color w:val="000000"/>
                <w:sz w:val="18"/>
                <w:szCs w:val="18"/>
              </w:rPr>
              <w:t>COMPETENCES TECHNIQUES (*)</w:t>
            </w:r>
          </w:p>
        </w:tc>
        <w:tc>
          <w:tcPr>
            <w:tcW w:w="2971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83733B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D3903">
              <w:rPr>
                <w:b/>
                <w:color w:val="000000"/>
                <w:sz w:val="18"/>
                <w:szCs w:val="18"/>
              </w:rPr>
              <w:t>Nombre d’années d’expérience par compétence</w:t>
            </w:r>
          </w:p>
        </w:tc>
      </w:tr>
      <w:tr w:rsidR="004E3073" w:rsidRPr="009D3903" w14:paraId="32E32C0A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B5742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Visual Studio .NET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F2A35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73BCA0CF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4DFA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t>C#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56191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1C94CF62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21AB0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t>Ajax.net Toolkit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6A496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6DD55209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A19F" w14:textId="0A0EBE97" w:rsidR="004E3073" w:rsidRPr="009D3903" w:rsidRDefault="00EE7316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i/>
                <w:sz w:val="18"/>
                <w:szCs w:val="18"/>
              </w:rPr>
            </w:pPr>
            <w:r w:rsidRPr="002C5117">
              <w:rPr>
                <w:sz w:val="18"/>
                <w:szCs w:val="18"/>
              </w:rPr>
              <w:t xml:space="preserve">Framework </w:t>
            </w:r>
            <w:proofErr w:type="spellStart"/>
            <w:r w:rsidRPr="002C5117">
              <w:rPr>
                <w:sz w:val="18"/>
                <w:szCs w:val="18"/>
              </w:rPr>
              <w:t>Angular</w:t>
            </w:r>
            <w:proofErr w:type="spellEnd"/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1206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9D310E" w:rsidRPr="009D3903" w14:paraId="7E209266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A438" w14:textId="2602AE8B" w:rsidR="009D310E" w:rsidRPr="009D3903" w:rsidRDefault="009D310E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proofErr w:type="spellStart"/>
            <w:r w:rsidRPr="009D3903">
              <w:rPr>
                <w:color w:val="000000"/>
                <w:sz w:val="18"/>
                <w:szCs w:val="18"/>
              </w:rPr>
              <w:t>PostGreSQL</w:t>
            </w:r>
            <w:proofErr w:type="spellEnd"/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A65A" w14:textId="18C93F4A" w:rsidR="009D310E" w:rsidRPr="009D3903" w:rsidRDefault="009D310E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3C32FB44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05A7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XML, XSD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A9E2C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1AB17AA2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E2E28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Génération de PDF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9D6ED4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0A1B94EA" w14:textId="77777777" w:rsidTr="009D3903">
        <w:trPr>
          <w:cantSplit/>
          <w:trHeight w:hRule="exact" w:val="328"/>
          <w:jc w:val="center"/>
        </w:trPr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547F" w14:textId="77777777" w:rsidR="004E3073" w:rsidRPr="009D3903" w:rsidRDefault="004E3073" w:rsidP="00382438">
            <w:pPr>
              <w:tabs>
                <w:tab w:val="left" w:pos="0"/>
                <w:tab w:val="left" w:pos="2000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rFonts w:cs="Arial"/>
                <w:color w:val="000000"/>
                <w:sz w:val="18"/>
                <w:szCs w:val="18"/>
              </w:rPr>
              <w:t>UML 2.0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5616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00119F5C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2C7F7E" w14:textId="77777777" w:rsidR="004E3073" w:rsidRPr="009D3903" w:rsidRDefault="004E3073" w:rsidP="00382438">
            <w:pPr>
              <w:tabs>
                <w:tab w:val="left" w:pos="0"/>
                <w:tab w:val="left" w:pos="2000"/>
              </w:tabs>
              <w:suppressAutoHyphens/>
              <w:spacing w:line="240" w:lineRule="atLeast"/>
              <w:rPr>
                <w:b/>
                <w:color w:val="000000"/>
                <w:sz w:val="18"/>
                <w:szCs w:val="18"/>
              </w:rPr>
            </w:pPr>
            <w:r w:rsidRPr="009D3903">
              <w:rPr>
                <w:b/>
                <w:color w:val="000000"/>
                <w:sz w:val="18"/>
                <w:szCs w:val="18"/>
              </w:rPr>
              <w:t>PROJETS SIMILAIRES (*)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923DE3D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9D3903">
              <w:rPr>
                <w:b/>
                <w:sz w:val="18"/>
                <w:szCs w:val="18"/>
              </w:rPr>
              <w:t>PROJET 1</w:t>
            </w:r>
          </w:p>
        </w:tc>
      </w:tr>
      <w:tr w:rsidR="004E3073" w:rsidRPr="009D3903" w14:paraId="7E2A10A9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B2DB1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Libellé du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4ABA8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40096772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E3249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Architecture logicielle du projet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BDCFB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144156AF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24739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Durée du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32222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135F46D7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73372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Rôle de ce profil sur ce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D54EA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6D4FA18F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D5190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Charge du profil sur ce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EE8A3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 w:rsidRPr="009D3903">
              <w:rPr>
                <w:sz w:val="18"/>
                <w:szCs w:val="18"/>
              </w:rPr>
              <w:t>de</w:t>
            </w:r>
            <w:proofErr w:type="gramEnd"/>
            <w:r w:rsidRPr="009D3903">
              <w:rPr>
                <w:sz w:val="18"/>
                <w:szCs w:val="18"/>
              </w:rPr>
              <w:t xml:space="preserve"> :   </w:t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hommes * mois       à :       </w:t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hommes * mois</w:t>
            </w:r>
          </w:p>
        </w:tc>
      </w:tr>
      <w:tr w:rsidR="004E3073" w:rsidRPr="009D3903" w14:paraId="5FAC38D3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2F5DDD1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4B5FEF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9D3903">
              <w:rPr>
                <w:b/>
                <w:sz w:val="18"/>
                <w:szCs w:val="18"/>
              </w:rPr>
              <w:t>PROJET 2</w:t>
            </w:r>
          </w:p>
        </w:tc>
      </w:tr>
      <w:tr w:rsidR="004E3073" w:rsidRPr="009D3903" w14:paraId="3EBF9E48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CF128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Libellé du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B10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43BC1544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1635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Architecture logicielle du projet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8D83B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053313D5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6A2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Durée du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33208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057586D8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8B54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Rôle de ce profil sur ce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CACB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63C3C8EB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2CFAF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Charge du profil sur ce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61D6E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 w:rsidRPr="009D3903">
              <w:rPr>
                <w:sz w:val="18"/>
                <w:szCs w:val="18"/>
              </w:rPr>
              <w:t>de</w:t>
            </w:r>
            <w:proofErr w:type="gramEnd"/>
            <w:r w:rsidRPr="009D3903">
              <w:rPr>
                <w:sz w:val="18"/>
                <w:szCs w:val="18"/>
              </w:rPr>
              <w:t xml:space="preserve"> :   </w:t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hommes * mois       à :       </w:t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hommes * mois</w:t>
            </w:r>
          </w:p>
        </w:tc>
      </w:tr>
      <w:tr w:rsidR="004E3073" w:rsidRPr="009D3903" w14:paraId="4AFC4265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FFD5E8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9BE0CC2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9D3903">
              <w:rPr>
                <w:b/>
                <w:sz w:val="18"/>
                <w:szCs w:val="18"/>
              </w:rPr>
              <w:t>PROJET 3</w:t>
            </w:r>
          </w:p>
        </w:tc>
      </w:tr>
      <w:tr w:rsidR="004E3073" w:rsidRPr="009D3903" w14:paraId="47D02D2A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0750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Libellé du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1741B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0A2C05D9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179C1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Architecture logicielle du projet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89E41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1D514F78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90E67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Durée du projet / de la mission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A6493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26CB5CC8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6FEE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Rôle de ce profil sur ce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CE64A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5F0AC9A8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2B77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Charge du profil sur ce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757AA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 w:rsidRPr="009D3903">
              <w:rPr>
                <w:sz w:val="18"/>
                <w:szCs w:val="18"/>
              </w:rPr>
              <w:t>de</w:t>
            </w:r>
            <w:proofErr w:type="gramEnd"/>
            <w:r w:rsidRPr="009D3903">
              <w:rPr>
                <w:sz w:val="18"/>
                <w:szCs w:val="18"/>
              </w:rPr>
              <w:t xml:space="preserve"> :   </w:t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hommes * mois       à :       </w:t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hommes * mois</w:t>
            </w:r>
          </w:p>
        </w:tc>
      </w:tr>
      <w:tr w:rsidR="004E3073" w:rsidRPr="009D3903" w14:paraId="35EFF8A0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E71503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B1DEBE8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9D3903">
              <w:rPr>
                <w:b/>
                <w:sz w:val="18"/>
                <w:szCs w:val="18"/>
              </w:rPr>
              <w:t>PROJET 4</w:t>
            </w:r>
          </w:p>
        </w:tc>
      </w:tr>
      <w:tr w:rsidR="004E3073" w:rsidRPr="009D3903" w14:paraId="3047990A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1E7B1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Libellé du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25BC5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4A29E701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6F3DE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Architecture logicielle du projet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66050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27EED22E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FFAA3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Durée du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20EB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4E3073" w:rsidRPr="009D3903" w14:paraId="5AF4BADF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FD64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Rôle de ce profil sur ce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8E2A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E3073" w:rsidRPr="009D3903" w14:paraId="26D67AA2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1E023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Charge du profil sur ce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AAD5" w14:textId="77777777" w:rsidR="004E3073" w:rsidRPr="009D3903" w:rsidRDefault="004E307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 w:rsidRPr="009D3903">
              <w:rPr>
                <w:sz w:val="18"/>
                <w:szCs w:val="18"/>
              </w:rPr>
              <w:t>de</w:t>
            </w:r>
            <w:proofErr w:type="gramEnd"/>
            <w:r w:rsidRPr="009D3903">
              <w:rPr>
                <w:sz w:val="18"/>
                <w:szCs w:val="18"/>
              </w:rPr>
              <w:t xml:space="preserve"> :   </w:t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hommes * mois       à :       </w:t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hommes * mois</w:t>
            </w:r>
          </w:p>
        </w:tc>
      </w:tr>
      <w:tr w:rsidR="009A5BB3" w:rsidRPr="009D3903" w14:paraId="37932D72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4BB2A71" w14:textId="77777777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57EFB1" w14:textId="55112008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9D3903">
              <w:rPr>
                <w:b/>
                <w:sz w:val="18"/>
                <w:szCs w:val="18"/>
              </w:rPr>
              <w:t>PROJET 5</w:t>
            </w:r>
          </w:p>
        </w:tc>
      </w:tr>
      <w:tr w:rsidR="009A5BB3" w:rsidRPr="009D3903" w14:paraId="48058BE5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4795" w14:textId="77777777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Libellé du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D873" w14:textId="77777777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</w:tr>
      <w:tr w:rsidR="009A5BB3" w:rsidRPr="009D3903" w14:paraId="6A4B3B05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49B0C" w14:textId="77777777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>Architecture logicielle du projet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CE071" w14:textId="77777777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9A5BB3" w:rsidRPr="009D3903" w14:paraId="23A6F920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42534" w14:textId="77777777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Durée du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156D" w14:textId="77777777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 </w:t>
            </w:r>
            <w:proofErr w:type="gramStart"/>
            <w:r w:rsidRPr="009D3903">
              <w:rPr>
                <w:sz w:val="18"/>
                <w:szCs w:val="18"/>
              </w:rPr>
              <w:t>ans</w:t>
            </w:r>
            <w:proofErr w:type="gramEnd"/>
          </w:p>
        </w:tc>
      </w:tr>
      <w:tr w:rsidR="009A5BB3" w:rsidRPr="009D3903" w14:paraId="4301BFAC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00449" w14:textId="77777777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Rôle de ce profil sur ce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3F30" w14:textId="77777777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9A5BB3" w:rsidRPr="009D3903" w14:paraId="5C787CDD" w14:textId="77777777" w:rsidTr="009D3903">
        <w:trPr>
          <w:cantSplit/>
          <w:jc w:val="center"/>
        </w:trPr>
        <w:tc>
          <w:tcPr>
            <w:tcW w:w="2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2FBE8" w14:textId="77777777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18"/>
                <w:szCs w:val="18"/>
              </w:rPr>
            </w:pPr>
            <w:r w:rsidRPr="009D3903">
              <w:rPr>
                <w:color w:val="000000"/>
                <w:sz w:val="18"/>
                <w:szCs w:val="18"/>
              </w:rPr>
              <w:t xml:space="preserve">Charge du profil sur ce projet 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6C5A1" w14:textId="77777777" w:rsidR="009A5BB3" w:rsidRPr="009D3903" w:rsidRDefault="009A5BB3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 w:rsidRPr="009D3903">
              <w:rPr>
                <w:sz w:val="18"/>
                <w:szCs w:val="18"/>
              </w:rPr>
              <w:t>de</w:t>
            </w:r>
            <w:proofErr w:type="gramEnd"/>
            <w:r w:rsidRPr="009D3903">
              <w:rPr>
                <w:sz w:val="18"/>
                <w:szCs w:val="18"/>
              </w:rPr>
              <w:t xml:space="preserve"> :   </w:t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hommes * mois       à :       </w:t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903">
              <w:rPr>
                <w:sz w:val="18"/>
                <w:szCs w:val="18"/>
              </w:rPr>
              <w:instrText xml:space="preserve"> FORMCHECKBOX </w:instrText>
            </w:r>
            <w:r w:rsidRPr="009D3903">
              <w:rPr>
                <w:sz w:val="18"/>
                <w:szCs w:val="18"/>
              </w:rPr>
            </w:r>
            <w:r w:rsidRPr="009D3903">
              <w:rPr>
                <w:sz w:val="18"/>
                <w:szCs w:val="18"/>
              </w:rPr>
              <w:fldChar w:fldCharType="separate"/>
            </w:r>
            <w:r w:rsidRPr="009D3903">
              <w:rPr>
                <w:sz w:val="18"/>
                <w:szCs w:val="18"/>
              </w:rPr>
              <w:fldChar w:fldCharType="end"/>
            </w:r>
            <w:r w:rsidRPr="009D3903">
              <w:rPr>
                <w:sz w:val="18"/>
                <w:szCs w:val="18"/>
              </w:rPr>
              <w:t xml:space="preserve">  hommes * mois</w:t>
            </w:r>
          </w:p>
        </w:tc>
      </w:tr>
    </w:tbl>
    <w:p w14:paraId="1AE4D8C8" w14:textId="77777777" w:rsidR="00DE2866" w:rsidRDefault="00DE2866"/>
    <w:p w14:paraId="7D2FD661" w14:textId="6E2CB73A" w:rsidR="00007B4C" w:rsidRDefault="00007B4C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447E223B" w14:textId="35F41C82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70F6705B" w14:textId="394137B0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160232AE" w14:textId="6D5F0B95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724C532E" w14:textId="751FF5E2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6628C7C6" w14:textId="4584EDB1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179F7552" w14:textId="5B649258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3C4F25B7" w14:textId="4366BEF6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57B8C945" w14:textId="670E371A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2764D4E3" w14:textId="6247C647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768E8C5F" w14:textId="55AC1F02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472E6B5D" w14:textId="5AD9AE3E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6BFE6A18" w14:textId="1A39184D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1B6605EF" w14:textId="33FE7200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43682B1D" w14:textId="0E4ACB75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666C0BC3" w14:textId="5A0C23E3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1EC99275" w14:textId="360467EC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6213A545" w14:textId="26B82E6C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02D99D5C" w14:textId="717687C5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6B4376FE" w14:textId="1638EABB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2091D689" w14:textId="15E00E01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4F85F3BC" w14:textId="60E4560D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32C619FF" w14:textId="74E02D57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57385D69" w14:textId="28647A42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31B30C25" w14:textId="3CE5BCEF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548E0054" w14:textId="520466F8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0DEF11DC" w14:textId="278CEFA1" w:rsidR="00FE6271" w:rsidRDefault="00FE6271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64D1AAA2" w14:textId="77777777" w:rsidR="00FE6271" w:rsidRDefault="00FE6271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74B8163E" w14:textId="553A4714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37C59C2A" w14:textId="1AEDD9E0" w:rsidR="009D3903" w:rsidRDefault="009D3903">
      <w:pPr>
        <w:spacing w:after="0"/>
        <w:jc w:val="left"/>
        <w:rPr>
          <w:rFonts w:asciiTheme="minorHAnsi" w:eastAsia="Calibri" w:hAnsiTheme="minorHAnsi" w:cstheme="minorBidi"/>
          <w:szCs w:val="16"/>
          <w:lang w:eastAsia="en-US"/>
        </w:rPr>
      </w:pPr>
      <w:r>
        <w:rPr>
          <w:rFonts w:asciiTheme="minorHAnsi" w:eastAsia="Calibri" w:hAnsiTheme="minorHAnsi" w:cstheme="minorBidi"/>
          <w:szCs w:val="16"/>
          <w:lang w:eastAsia="en-US"/>
        </w:rPr>
        <w:br w:type="page"/>
      </w:r>
    </w:p>
    <w:p w14:paraId="58277CA9" w14:textId="77777777" w:rsidR="00115A40" w:rsidRDefault="00115A4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3924"/>
        <w:gridCol w:w="6"/>
        <w:gridCol w:w="6446"/>
      </w:tblGrid>
      <w:tr w:rsidR="00007B4C" w14:paraId="4EDF38EF" w14:textId="77777777" w:rsidTr="00115A40">
        <w:trPr>
          <w:cantSplit/>
          <w:trHeight w:val="510"/>
          <w:jc w:val="center"/>
        </w:trPr>
        <w:tc>
          <w:tcPr>
            <w:tcW w:w="103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03FE0" w14:textId="356ED8AE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ind w:right="234"/>
              <w:jc w:val="center"/>
              <w:rPr>
                <w:b/>
                <w:sz w:val="28"/>
              </w:rPr>
            </w:pPr>
            <w:r>
              <w:br w:type="page"/>
            </w:r>
            <w:r>
              <w:rPr>
                <w:b/>
                <w:sz w:val="28"/>
              </w:rPr>
              <w:t xml:space="preserve"> « Profil du Chef de Projet du Titulaire (CP</w:t>
            </w:r>
            <w:r w:rsidR="009F3557">
              <w:rPr>
                <w:b/>
                <w:sz w:val="28"/>
              </w:rPr>
              <w:t>T</w:t>
            </w:r>
            <w:r>
              <w:rPr>
                <w:b/>
                <w:sz w:val="28"/>
              </w:rPr>
              <w:t>) »</w:t>
            </w:r>
          </w:p>
        </w:tc>
      </w:tr>
      <w:tr w:rsidR="00007B4C" w14:paraId="3850C117" w14:textId="77777777" w:rsidTr="00115A40">
        <w:trPr>
          <w:cantSplit/>
          <w:trHeight w:val="397"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4980A61" w14:textId="77777777" w:rsidR="00007B4C" w:rsidRDefault="00007B4C" w:rsidP="00382438">
            <w:pPr>
              <w:tabs>
                <w:tab w:val="left" w:pos="0"/>
                <w:tab w:val="left" w:pos="14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240" w:lineRule="atLeast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PRESENTATION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7D3181C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ind w:right="234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Description</w:t>
            </w:r>
          </w:p>
        </w:tc>
      </w:tr>
      <w:tr w:rsidR="00007B4C" w14:paraId="3ABC2FC0" w14:textId="77777777" w:rsidTr="00115A40">
        <w:trPr>
          <w:trHeight w:val="20"/>
          <w:jc w:val="center"/>
        </w:trPr>
        <w:tc>
          <w:tcPr>
            <w:tcW w:w="3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C5DCF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Nom et prénom (facultatif)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7887F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</w:p>
        </w:tc>
      </w:tr>
      <w:tr w:rsidR="00007B4C" w14:paraId="445E5684" w14:textId="77777777" w:rsidTr="00115A40">
        <w:trPr>
          <w:cantSplit/>
          <w:trHeight w:val="396"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0BAC1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Niveau de qualification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6E6E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44D4AB9A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9D6A6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Nombre d’années d’expérience 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9032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3852403A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F9D4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Nombre d’années d’expérience en management d’équipe 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0D69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  <w:p w14:paraId="74B75559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t>Taille moyenne des équipes : ____________</w:t>
            </w:r>
          </w:p>
        </w:tc>
      </w:tr>
      <w:tr w:rsidR="00007B4C" w14:paraId="49F11AB0" w14:textId="77777777" w:rsidTr="00115A40">
        <w:trPr>
          <w:cantSplit/>
          <w:trHeight w:hRule="exact" w:val="397"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676C584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COMPETENCES (*)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58427A0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Nombre d’années d’expérience par compétence</w:t>
            </w:r>
          </w:p>
        </w:tc>
      </w:tr>
      <w:tr w:rsidR="00007B4C" w14:paraId="0CF41974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AB8D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Gestion de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235A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lang w:val="en-GB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61D55784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11DE2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Visual Studio .NET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4170E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lang w:val="en-GB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4EFE6D13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3E4A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C#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186D6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lang w:val="en-GB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33DF8B11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47A0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Ajax.net Toolkit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770CE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lang w:val="en-GB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0C490FD5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6EB50" w14:textId="3AA57E75" w:rsidR="00007B4C" w:rsidRDefault="00EE7316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i/>
                <w:color w:val="000000"/>
              </w:rPr>
            </w:pPr>
            <w:r w:rsidRPr="002C5117">
              <w:t xml:space="preserve">Framework </w:t>
            </w:r>
            <w:proofErr w:type="spellStart"/>
            <w:r w:rsidRPr="002C5117">
              <w:t>Angular</w:t>
            </w:r>
            <w:proofErr w:type="spellEnd"/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E1143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2541D972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36934" w14:textId="64CF012A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PostGreSQL</w:t>
            </w:r>
            <w:proofErr w:type="spellEnd"/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7B905" w14:textId="746C96A0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3E92DDD9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F125B5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XML, XSD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08DF5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2A5B92F6" w14:textId="77777777" w:rsidTr="00115A40">
        <w:trPr>
          <w:cantSplit/>
          <w:trHeight w:hRule="exact" w:val="363"/>
          <w:jc w:val="center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B29D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Génération de PDF</w:t>
            </w:r>
          </w:p>
        </w:tc>
        <w:tc>
          <w:tcPr>
            <w:tcW w:w="6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F047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6804A794" w14:textId="77777777" w:rsidTr="00115A40">
        <w:trPr>
          <w:cantSplit/>
          <w:trHeight w:hRule="exact" w:val="287"/>
          <w:jc w:val="center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9F91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UML 2.0</w:t>
            </w:r>
          </w:p>
        </w:tc>
        <w:tc>
          <w:tcPr>
            <w:tcW w:w="6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39FF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70296614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59DBE99" w14:textId="77777777" w:rsidR="00007B4C" w:rsidRDefault="00007B4C" w:rsidP="00007B4C">
            <w:pPr>
              <w:tabs>
                <w:tab w:val="left" w:pos="0"/>
                <w:tab w:val="left" w:pos="2000"/>
              </w:tabs>
              <w:suppressAutoHyphens/>
              <w:spacing w:line="24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PROJETS SIMILAIRES (*)</w:t>
            </w:r>
          </w:p>
        </w:tc>
        <w:tc>
          <w:tcPr>
            <w:tcW w:w="645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A5A149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PROJET 1</w:t>
            </w:r>
          </w:p>
        </w:tc>
      </w:tr>
      <w:tr w:rsidR="00007B4C" w14:paraId="2FC7F39C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DF111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Libellé du projet et contenu technique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61749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2F29CFC3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961F8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Architecture logicielle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026B5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6FB307D1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35CB" w14:textId="787B680C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Rôle du CPT sur ce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0914E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797F3712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DCC1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Durée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4AD75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699328A1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09804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Charge en mois * homme pour la réalisation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48947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7D316267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A9F66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Taille de l’équipe encadrée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1F002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0261B479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A98F5E9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22"/>
              </w:rPr>
            </w:pP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1EEC73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PROJET 2</w:t>
            </w:r>
          </w:p>
        </w:tc>
      </w:tr>
      <w:tr w:rsidR="00007B4C" w14:paraId="781DFBE2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53E60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Libellé du projet et contenu technique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E076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221522C9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51852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Architecture logicielle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C826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77DCA833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44FB7" w14:textId="31537E9C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Rôle du CPT sur ce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D907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5D5D0059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D9161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Durée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22F5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230C7C04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32D06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Charge en mois * homme pour la réalisation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31F16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6730E3AB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63F2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Taille de l’équipe encadrée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0120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749F7C96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9AF60E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22"/>
              </w:rPr>
            </w:pP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8DE563F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PROJET 3</w:t>
            </w:r>
          </w:p>
        </w:tc>
      </w:tr>
      <w:tr w:rsidR="00007B4C" w14:paraId="131F7663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6E32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Libellé du projet et contenu technique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F36A1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0BFEE964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7AC6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Architecture logicielle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BCA5B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7D99227A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C5D1F" w14:textId="6B2CF006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Rôle du CPT sur ce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D4628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51ABA246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C9A21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Durée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1CEEA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7A6CB51B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4B45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Charge en mois * homme pour la réalisation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D68DD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25F6CE4B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CD04F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Taille de l’équipe encadrée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03825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26E24C09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854C77A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22"/>
              </w:rPr>
            </w:pP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7753796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PROJET 4</w:t>
            </w:r>
          </w:p>
        </w:tc>
      </w:tr>
      <w:tr w:rsidR="00007B4C" w14:paraId="34846757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BC73E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Libellé du projet et contenu technique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7646C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23F9D0C1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41DB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Architecture logicielle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52D1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35596443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31C3" w14:textId="36010FB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Rôle du CPT sur ce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3E1C8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</w:pPr>
          </w:p>
        </w:tc>
      </w:tr>
      <w:tr w:rsidR="00007B4C" w14:paraId="23B47C16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76E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Durée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34FAD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007B4C" w14:paraId="7D5F2286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2278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Charge en mois * homme pour la réalisation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4491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265CCF40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C6331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Taille de l’équipe encadrée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3A05" w14:textId="77777777" w:rsid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0E6FFA21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9F9D4F" w14:textId="77777777" w:rsidR="00007B4C" w:rsidRP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629161" w14:textId="1D56F0D7" w:rsidR="00007B4C" w:rsidRP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 w:rsidRPr="00007B4C">
              <w:rPr>
                <w:b/>
                <w:sz w:val="22"/>
              </w:rPr>
              <w:t xml:space="preserve">PROJET </w:t>
            </w:r>
            <w:r>
              <w:rPr>
                <w:b/>
                <w:sz w:val="22"/>
              </w:rPr>
              <w:t>5</w:t>
            </w:r>
          </w:p>
        </w:tc>
      </w:tr>
      <w:tr w:rsidR="00007B4C" w14:paraId="2D65A644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B7253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Libellé du projet et contenu technique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DCCC7" w14:textId="77777777" w:rsidR="00007B4C" w:rsidRP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76CD189C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4C7B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Architecture logicielle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AD2FD" w14:textId="77777777" w:rsidR="00007B4C" w:rsidRP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0E68CDA0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61DAC" w14:textId="61C4AAEE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Rôle du CPT sur ce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D12D8" w14:textId="77777777" w:rsidR="00007B4C" w:rsidRP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1FB3E18B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52EFE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Durée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8A523" w14:textId="77777777" w:rsidR="00007B4C" w:rsidRPr="00007B4C" w:rsidRDefault="00007B4C" w:rsidP="00007B4C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 w:rsidRPr="00007B4C">
              <w:rPr>
                <w:color w:val="00000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7B4C">
              <w:rPr>
                <w:color w:val="000000"/>
              </w:rPr>
              <w:instrText xml:space="preserve"> FORMCHECKBOX </w:instrText>
            </w:r>
            <w:r w:rsidRPr="00007B4C">
              <w:rPr>
                <w:color w:val="000000"/>
              </w:rPr>
            </w:r>
            <w:r w:rsidRPr="00007B4C">
              <w:rPr>
                <w:color w:val="000000"/>
              </w:rPr>
              <w:fldChar w:fldCharType="separate"/>
            </w:r>
            <w:r w:rsidRPr="00007B4C">
              <w:rPr>
                <w:color w:val="000000"/>
              </w:rPr>
              <w:fldChar w:fldCharType="end"/>
            </w:r>
            <w:r w:rsidRPr="00007B4C">
              <w:rPr>
                <w:color w:val="00000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7B4C">
              <w:rPr>
                <w:color w:val="000000"/>
              </w:rPr>
              <w:instrText xml:space="preserve"> FORMCHECKBOX </w:instrText>
            </w:r>
            <w:r w:rsidRPr="00007B4C">
              <w:rPr>
                <w:color w:val="000000"/>
              </w:rPr>
            </w:r>
            <w:r w:rsidRPr="00007B4C">
              <w:rPr>
                <w:color w:val="000000"/>
              </w:rPr>
              <w:fldChar w:fldCharType="separate"/>
            </w:r>
            <w:r w:rsidRPr="00007B4C">
              <w:rPr>
                <w:color w:val="000000"/>
              </w:rPr>
              <w:fldChar w:fldCharType="end"/>
            </w:r>
            <w:r w:rsidRPr="00007B4C">
              <w:rPr>
                <w:color w:val="000000"/>
              </w:rPr>
              <w:t xml:space="preserve">   </w:t>
            </w:r>
            <w:proofErr w:type="gramStart"/>
            <w:r w:rsidRPr="00007B4C">
              <w:rPr>
                <w:color w:val="000000"/>
              </w:rPr>
              <w:t>ans</w:t>
            </w:r>
            <w:proofErr w:type="gramEnd"/>
          </w:p>
        </w:tc>
      </w:tr>
      <w:tr w:rsidR="00007B4C" w14:paraId="43030F19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6351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Charge en mois * homme pour la réalisation du projet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F01C1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  <w:tr w:rsidR="00007B4C" w14:paraId="6DA884A1" w14:textId="77777777" w:rsidTr="00115A40">
        <w:trPr>
          <w:cantSplit/>
          <w:jc w:val="center"/>
        </w:trPr>
        <w:tc>
          <w:tcPr>
            <w:tcW w:w="3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6FE95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Taille de l’équipe encadrée</w:t>
            </w:r>
          </w:p>
        </w:tc>
        <w:tc>
          <w:tcPr>
            <w:tcW w:w="6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1856C" w14:textId="77777777" w:rsidR="00007B4C" w:rsidRDefault="00007B4C" w:rsidP="00382438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</w:tr>
    </w:tbl>
    <w:p w14:paraId="0CB7747A" w14:textId="54C09B13" w:rsidR="00C057F1" w:rsidRDefault="001279E0">
      <w:pPr>
        <w:spacing w:after="0"/>
        <w:jc w:val="left"/>
        <w:rPr>
          <w:sz w:val="22"/>
        </w:rPr>
      </w:pPr>
      <w:r>
        <w:rPr>
          <w:sz w:val="22"/>
        </w:rPr>
        <w:br w:type="page"/>
      </w:r>
    </w:p>
    <w:tbl>
      <w:tblPr>
        <w:tblW w:w="103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3596"/>
        <w:gridCol w:w="6746"/>
      </w:tblGrid>
      <w:tr w:rsidR="00C057F1" w14:paraId="6457678E" w14:textId="77777777" w:rsidTr="21600B9F">
        <w:trPr>
          <w:cantSplit/>
          <w:trHeight w:val="510"/>
          <w:jc w:val="center"/>
        </w:trPr>
        <w:tc>
          <w:tcPr>
            <w:tcW w:w="10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887A7" w14:textId="0F7463B8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ind w:right="234"/>
              <w:jc w:val="center"/>
              <w:rPr>
                <w:b/>
                <w:i/>
                <w:color w:val="000000"/>
                <w:sz w:val="28"/>
              </w:rPr>
            </w:pPr>
            <w:proofErr w:type="gramStart"/>
            <w:r>
              <w:rPr>
                <w:b/>
                <w:color w:val="000000"/>
                <w:sz w:val="28"/>
              </w:rPr>
              <w:lastRenderedPageBreak/>
              <w:t xml:space="preserve">FICHE  </w:t>
            </w:r>
            <w:r>
              <w:rPr>
                <w:b/>
                <w:i/>
                <w:color w:val="000000"/>
                <w:sz w:val="28"/>
              </w:rPr>
              <w:t>Expert</w:t>
            </w:r>
            <w:proofErr w:type="gramEnd"/>
            <w:r>
              <w:rPr>
                <w:b/>
                <w:i/>
                <w:color w:val="000000"/>
                <w:sz w:val="28"/>
              </w:rPr>
              <w:t xml:space="preserve"> </w:t>
            </w:r>
            <w:r w:rsidR="00BE0671">
              <w:rPr>
                <w:b/>
                <w:i/>
                <w:color w:val="000000"/>
                <w:sz w:val="28"/>
              </w:rPr>
              <w:t>accessi</w:t>
            </w:r>
            <w:r w:rsidR="001A2356">
              <w:rPr>
                <w:b/>
                <w:i/>
                <w:color w:val="000000"/>
                <w:sz w:val="28"/>
              </w:rPr>
              <w:t>bilité numérique</w:t>
            </w:r>
          </w:p>
          <w:p w14:paraId="50B90090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ind w:right="234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</w:rPr>
              <w:t>(Le candidat remplira une fiche pour chaque intervenant proposé)</w:t>
            </w:r>
          </w:p>
        </w:tc>
      </w:tr>
      <w:tr w:rsidR="00C057F1" w14:paraId="15DA4885" w14:textId="77777777" w:rsidTr="21600B9F">
        <w:trPr>
          <w:trHeight w:hRule="exact" w:val="397"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2CAB39" w14:textId="77777777" w:rsidR="00C057F1" w:rsidRDefault="00C057F1" w:rsidP="00B60B84">
            <w:pPr>
              <w:tabs>
                <w:tab w:val="left" w:pos="0"/>
                <w:tab w:val="left" w:pos="14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240" w:lineRule="atLeast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PRESENTATION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B16E1E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ind w:right="234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Description</w:t>
            </w:r>
          </w:p>
        </w:tc>
      </w:tr>
      <w:tr w:rsidR="00C057F1" w14:paraId="00FD6C9E" w14:textId="77777777" w:rsidTr="21600B9F">
        <w:trPr>
          <w:trHeight w:val="20"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CE510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Nom et prénom (facultatif)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C9358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</w:p>
        </w:tc>
      </w:tr>
      <w:tr w:rsidR="00C057F1" w14:paraId="512DA7CA" w14:textId="77777777" w:rsidTr="21600B9F">
        <w:trPr>
          <w:trHeight w:val="20"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C8E1E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Niveau de qualification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4C886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</w:p>
        </w:tc>
      </w:tr>
      <w:tr w:rsidR="00C057F1" w14:paraId="565B15FD" w14:textId="77777777" w:rsidTr="21600B9F">
        <w:trPr>
          <w:trHeight w:val="20"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AD024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Nombre d’années d’expérience dans le profil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D429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C057F1" w14:paraId="00A7AD89" w14:textId="77777777" w:rsidTr="21600B9F">
        <w:trPr>
          <w:cantSplit/>
          <w:trHeight w:hRule="exact" w:val="227"/>
          <w:jc w:val="center"/>
        </w:trPr>
        <w:tc>
          <w:tcPr>
            <w:tcW w:w="3596" w:type="dxa"/>
            <w:tcBorders>
              <w:top w:val="single" w:sz="6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7F6776BA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  <w:tc>
          <w:tcPr>
            <w:tcW w:w="6746" w:type="dxa"/>
            <w:tcBorders>
              <w:top w:val="single" w:sz="6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F42CC62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</w:p>
        </w:tc>
      </w:tr>
      <w:tr w:rsidR="00C057F1" w14:paraId="5F08A02B" w14:textId="77777777" w:rsidTr="21600B9F">
        <w:trPr>
          <w:cantSplit/>
          <w:trHeight w:val="392"/>
          <w:jc w:val="center"/>
        </w:trPr>
        <w:tc>
          <w:tcPr>
            <w:tcW w:w="35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B923C2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COMPETENCES TECHNIQUES (*)</w:t>
            </w:r>
          </w:p>
        </w:tc>
        <w:tc>
          <w:tcPr>
            <w:tcW w:w="674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9D8BCA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Nombre d’années d’expérience par compétence</w:t>
            </w:r>
          </w:p>
        </w:tc>
      </w:tr>
      <w:tr w:rsidR="00C057F1" w14:paraId="57AFFFFC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7F04" w14:textId="2BF018D1" w:rsidR="00C057F1" w:rsidRDefault="00643AFD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HT</w:t>
            </w:r>
            <w:r w:rsidR="005F6B61">
              <w:rPr>
                <w:color w:val="000000"/>
              </w:rPr>
              <w:t>ML5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69DC9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C057F1" w14:paraId="13F14FD5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49D4" w14:textId="31431800" w:rsidR="00C057F1" w:rsidRDefault="005F6B6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ARIA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91758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C057F1" w14:paraId="7FCB32DD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04F15" w14:textId="1E3F73F4" w:rsidR="00C057F1" w:rsidRDefault="005F6B6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CSS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6B504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C057F1" w14:paraId="345EB884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2B20E1B" w14:textId="77777777" w:rsidR="00C057F1" w:rsidRDefault="00C057F1" w:rsidP="00B60B84">
            <w:pPr>
              <w:tabs>
                <w:tab w:val="left" w:pos="0"/>
                <w:tab w:val="left" w:pos="2000"/>
              </w:tabs>
              <w:suppressAutoHyphens/>
              <w:spacing w:line="240" w:lineRule="atLeast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</w:rPr>
              <w:t>PROJETS SIMILAIRES (*)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3D3EE03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PROJET 1</w:t>
            </w:r>
          </w:p>
        </w:tc>
      </w:tr>
      <w:tr w:rsidR="00C057F1" w14:paraId="6C0B6E10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9681C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Libellé du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BD0F1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60D71C04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A44B7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Architecture logicielle du projet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DF59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1C82CCCF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AB89E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Durée du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96635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C057F1" w14:paraId="103AD7D2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D499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Rôle de ce profil sur ce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3E2A7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552AA242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3AC7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Charge du profil sur ce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9B392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proofErr w:type="gramStart"/>
            <w:r>
              <w:t>de</w:t>
            </w:r>
            <w:proofErr w:type="gramEnd"/>
            <w:r>
              <w:t xml:space="preserve"> :  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hommes * mois       à :      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hommes * mois</w:t>
            </w:r>
          </w:p>
        </w:tc>
      </w:tr>
      <w:tr w:rsidR="00C057F1" w14:paraId="5021976D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9F9CFC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22"/>
              </w:rPr>
            </w:pP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95655AE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PROJET 2</w:t>
            </w:r>
          </w:p>
        </w:tc>
      </w:tr>
      <w:tr w:rsidR="00C057F1" w14:paraId="5C370609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B18AD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Libellé du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E63CA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613486EA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F7650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Architecture logicielle du projet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BC3F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0D5D6274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AA88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Durée du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2EFFC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C057F1" w14:paraId="78F47FD1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6AFB1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Rôle de ce profil sur ce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EF1F0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1C2E88D7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6A0A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Charge du profil sur ce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8D7E0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proofErr w:type="gramStart"/>
            <w:r>
              <w:t>de</w:t>
            </w:r>
            <w:proofErr w:type="gramEnd"/>
            <w:r>
              <w:t xml:space="preserve"> :  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hommes * mois       à :      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hommes * mois</w:t>
            </w:r>
          </w:p>
        </w:tc>
      </w:tr>
      <w:tr w:rsidR="00C057F1" w14:paraId="62B4C9C5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0445920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22"/>
              </w:rPr>
            </w:pP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1C033C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PROJET 3</w:t>
            </w:r>
          </w:p>
        </w:tc>
      </w:tr>
      <w:tr w:rsidR="00C057F1" w14:paraId="1BD41906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D7484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Libellé du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BBFA6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24307A2C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0CD3A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Architecture logicielle du projet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DFFF1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69FBA870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B79B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Durée du projet / de la mission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BC68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C057F1" w14:paraId="5E68E9DF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B58A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Rôle de ce profil sur ce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65BB4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2A00B383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0F5E9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Charge du profil sur ce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6ED0C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proofErr w:type="gramStart"/>
            <w:r>
              <w:t>de</w:t>
            </w:r>
            <w:proofErr w:type="gramEnd"/>
            <w:r>
              <w:t xml:space="preserve"> :  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hommes * mois       à :      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hommes * mois</w:t>
            </w:r>
          </w:p>
        </w:tc>
      </w:tr>
      <w:tr w:rsidR="00C057F1" w14:paraId="3618F00A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7F36D5F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b/>
                <w:color w:val="000000"/>
                <w:sz w:val="22"/>
              </w:rPr>
            </w:pP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0B7CBF9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PROJET 4</w:t>
            </w:r>
          </w:p>
        </w:tc>
      </w:tr>
      <w:tr w:rsidR="00C057F1" w14:paraId="5D655C68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D8EA4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Libellé du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60FB6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3EE36EC6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6F0D4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Architecture logicielle du projet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1AFD5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646C01BA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D6717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Durée du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A9EF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color w:val="000000"/>
              </w:rPr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C057F1" w14:paraId="34321435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B167D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Rôle de ce profil sur ce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6BB0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7559131E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E03DC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Charge du profil sur ce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6B0CA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proofErr w:type="gramStart"/>
            <w:r>
              <w:t>de</w:t>
            </w:r>
            <w:proofErr w:type="gramEnd"/>
            <w:r>
              <w:t xml:space="preserve"> :  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hommes * mois       à :      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hommes * mois</w:t>
            </w:r>
          </w:p>
        </w:tc>
      </w:tr>
      <w:tr w:rsidR="00C057F1" w14:paraId="4D1F8515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53F570A" w14:textId="77777777" w:rsidR="00C057F1" w:rsidRPr="009A5BB3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FAFF44" w14:textId="77777777" w:rsidR="00C057F1" w:rsidRPr="009A5BB3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22"/>
              </w:rPr>
            </w:pPr>
            <w:r w:rsidRPr="009A5BB3">
              <w:rPr>
                <w:b/>
                <w:sz w:val="22"/>
              </w:rPr>
              <w:t xml:space="preserve">PROJET </w:t>
            </w:r>
            <w:r>
              <w:rPr>
                <w:b/>
                <w:sz w:val="22"/>
              </w:rPr>
              <w:t>5</w:t>
            </w:r>
          </w:p>
        </w:tc>
      </w:tr>
      <w:tr w:rsidR="00C057F1" w14:paraId="2FF809D3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14501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Libellé du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1110D" w14:textId="77777777" w:rsidR="00C057F1" w:rsidRPr="009A5BB3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  <w:rPr>
                <w:b/>
                <w:sz w:val="22"/>
              </w:rPr>
            </w:pPr>
          </w:p>
        </w:tc>
      </w:tr>
      <w:tr w:rsidR="00C057F1" w14:paraId="3E5D976A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D9EEB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Architecture logicielle du projet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9137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123648D4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68C56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Durée du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27603" w14:textId="77777777" w:rsidR="00C057F1" w:rsidRPr="009A5BB3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</w:t>
            </w:r>
            <w:proofErr w:type="gramStart"/>
            <w:r>
              <w:t>ans</w:t>
            </w:r>
            <w:proofErr w:type="gramEnd"/>
          </w:p>
        </w:tc>
      </w:tr>
      <w:tr w:rsidR="00C057F1" w14:paraId="0D6DD6F0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4AAAE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Rôle de ce profil sur ce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4C1DC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</w:p>
        </w:tc>
      </w:tr>
      <w:tr w:rsidR="00C057F1" w14:paraId="51C89CEE" w14:textId="77777777" w:rsidTr="21600B9F">
        <w:trPr>
          <w:cantSplit/>
          <w:jc w:val="center"/>
        </w:trPr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B69A3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Charge du profil sur ce projet 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071C1" w14:textId="77777777" w:rsidR="00C057F1" w:rsidRDefault="00C057F1" w:rsidP="00B60B84">
            <w:pPr>
              <w:tabs>
                <w:tab w:val="left" w:pos="0"/>
                <w:tab w:val="left" w:pos="708"/>
                <w:tab w:val="left" w:pos="1416"/>
                <w:tab w:val="left" w:pos="2124"/>
              </w:tabs>
              <w:suppressAutoHyphens/>
              <w:spacing w:line="240" w:lineRule="atLeast"/>
              <w:jc w:val="center"/>
            </w:pPr>
            <w:proofErr w:type="gramStart"/>
            <w:r>
              <w:t>de</w:t>
            </w:r>
            <w:proofErr w:type="gramEnd"/>
            <w:r>
              <w:t xml:space="preserve"> :  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hommes * mois       à :       </w:t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hommes * mois</w:t>
            </w:r>
          </w:p>
        </w:tc>
      </w:tr>
    </w:tbl>
    <w:p w14:paraId="621FFB9F" w14:textId="55924C7B" w:rsidR="21600B9F" w:rsidRDefault="21600B9F" w:rsidP="00C550FD">
      <w:pPr>
        <w:spacing w:after="120"/>
        <w:jc w:val="left"/>
        <w:rPr>
          <w:rFonts w:asciiTheme="minorHAnsi" w:eastAsia="Calibri" w:hAnsiTheme="minorHAnsi" w:cstheme="minorBidi"/>
          <w:b/>
          <w:bCs/>
          <w:u w:val="single"/>
          <w:lang w:eastAsia="en-US"/>
        </w:rPr>
      </w:pPr>
    </w:p>
    <w:p w14:paraId="1945C276" w14:textId="1A35C397" w:rsidR="00EB535B" w:rsidRPr="00C550FD" w:rsidRDefault="00EB535B" w:rsidP="00C550FD">
      <w:pPr>
        <w:spacing w:after="120"/>
        <w:jc w:val="left"/>
        <w:rPr>
          <w:rFonts w:asciiTheme="minorHAnsi" w:eastAsia="Calibri" w:hAnsiTheme="minorHAnsi" w:cstheme="minorBidi"/>
          <w:b/>
          <w:szCs w:val="16"/>
          <w:u w:val="single"/>
          <w:lang w:eastAsia="en-US"/>
        </w:rPr>
      </w:pPr>
      <w:bookmarkStart w:id="21" w:name="_Toc435107278"/>
      <w:bookmarkStart w:id="22" w:name="_Toc19114772"/>
      <w:bookmarkStart w:id="23" w:name="_Toc19114779"/>
      <w:bookmarkStart w:id="24" w:name="_Toc19114891"/>
      <w:bookmarkStart w:id="25" w:name="_Toc19114898"/>
      <w:bookmarkStart w:id="26" w:name="_Toc19183022"/>
      <w:bookmarkStart w:id="27" w:name="_Toc19198502"/>
      <w:bookmarkStart w:id="28" w:name="_Toc435107280"/>
      <w:bookmarkStart w:id="29" w:name="_Toc19114774"/>
      <w:bookmarkStart w:id="30" w:name="_Toc19114781"/>
      <w:bookmarkStart w:id="31" w:name="_Toc19114893"/>
      <w:bookmarkStart w:id="32" w:name="_Toc19114900"/>
      <w:bookmarkStart w:id="33" w:name="_Toc19183024"/>
      <w:bookmarkStart w:id="34" w:name="_Toc19198504"/>
      <w:r w:rsidRPr="00C550FD">
        <w:rPr>
          <w:rFonts w:asciiTheme="minorHAnsi" w:eastAsia="Calibri" w:hAnsiTheme="minorHAnsi" w:cstheme="minorBidi"/>
          <w:b/>
          <w:szCs w:val="16"/>
          <w:u w:val="single"/>
          <w:lang w:eastAsia="en-US"/>
        </w:rPr>
        <w:t>Appréciation des outils et leur maîtrise par l’équipe : le candidat présentera les logiciels et matériels nécessaires pour la mission avec indication du niveau de maîtrise des outils</w:t>
      </w:r>
    </w:p>
    <w:p w14:paraId="360C5BCB" w14:textId="725BA0FC" w:rsidR="00EB535B" w:rsidRDefault="00EB535B" w:rsidP="21600B9F">
      <w:pPr>
        <w:spacing w:after="120"/>
        <w:jc w:val="left"/>
        <w:rPr>
          <w:rFonts w:asciiTheme="minorHAnsi" w:eastAsia="Calibri" w:hAnsiTheme="minorHAnsi" w:cstheme="minorBidi"/>
          <w:b/>
          <w:bCs/>
          <w:lang w:eastAsia="en-US"/>
        </w:rPr>
      </w:pPr>
    </w:p>
    <w:p w14:paraId="66436391" w14:textId="424F9448" w:rsidR="00EB535B" w:rsidRDefault="00EB535B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  <w:r w:rsidRPr="00C964DA">
        <w:rPr>
          <w:rFonts w:asciiTheme="minorHAnsi" w:eastAsia="Calibri" w:hAnsiTheme="minorHAnsi" w:cstheme="minorBidi"/>
          <w:b/>
          <w:szCs w:val="16"/>
          <w:u w:val="single"/>
          <w:lang w:eastAsia="en-US"/>
        </w:rPr>
        <w:t>Réponse du candidat</w:t>
      </w:r>
      <w:r w:rsidRPr="00C964DA">
        <w:rPr>
          <w:rFonts w:asciiTheme="minorHAnsi" w:eastAsia="Calibri" w:hAnsiTheme="minorHAnsi" w:cstheme="minorBidi"/>
          <w:b/>
          <w:szCs w:val="16"/>
          <w:lang w:eastAsia="en-US"/>
        </w:rPr>
        <w:t xml:space="preserve"> : </w:t>
      </w:r>
      <w:r w:rsidRPr="008B551B">
        <w:rPr>
          <w:rFonts w:asciiTheme="minorHAnsi" w:eastAsia="Calibri" w:hAnsiTheme="minorHAnsi" w:cstheme="minorBidi"/>
          <w:i/>
          <w:szCs w:val="16"/>
          <w:lang w:eastAsia="en-US"/>
        </w:rPr>
        <w:t>(pas de limite de pages dans la réponse</w:t>
      </w:r>
      <w:r>
        <w:rPr>
          <w:rFonts w:asciiTheme="minorHAnsi" w:eastAsia="Calibri" w:hAnsiTheme="minorHAnsi" w:cstheme="minorBidi"/>
          <w:i/>
          <w:szCs w:val="16"/>
          <w:lang w:eastAsia="en-US"/>
        </w:rPr>
        <w:t xml:space="preserve"> ci-dessous</w:t>
      </w:r>
      <w:r w:rsidRPr="008B551B">
        <w:rPr>
          <w:rFonts w:asciiTheme="minorHAnsi" w:eastAsia="Calibri" w:hAnsiTheme="minorHAnsi" w:cstheme="minorBidi"/>
          <w:i/>
          <w:szCs w:val="16"/>
          <w:lang w:eastAsia="en-US"/>
        </w:rPr>
        <w:t>)</w:t>
      </w:r>
    </w:p>
    <w:p w14:paraId="7909DA9B" w14:textId="623B3013" w:rsidR="00EB535B" w:rsidRDefault="003F257B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  <w:r>
        <w:rPr>
          <w:rFonts w:asciiTheme="minorHAnsi" w:eastAsia="Calibri" w:hAnsiTheme="minorHAnsi" w:cstheme="minorBidi"/>
          <w:b/>
          <w:szCs w:val="16"/>
          <w:lang w:eastAsia="en-US"/>
        </w:rPr>
        <w:t>…………….</w:t>
      </w:r>
    </w:p>
    <w:p w14:paraId="0A146F5D" w14:textId="77777777" w:rsidR="00EB535B" w:rsidRDefault="00EB535B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4D00EA6C" w14:textId="77777777" w:rsidR="00EB535B" w:rsidRDefault="00EB535B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372E0E72" w14:textId="77777777" w:rsidR="00EB535B" w:rsidRDefault="00EB535B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5C92C022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04E1B784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6249EA4A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48AE0095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56593CF4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38843AE7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3F9D0D3C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071197E8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48FD6258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3BB29340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43D476BA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48DB89FF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256CE036" w14:textId="75266676" w:rsidR="00EB535B" w:rsidRDefault="00EB535B" w:rsidP="21600B9F">
      <w:pPr>
        <w:spacing w:after="120"/>
        <w:jc w:val="left"/>
        <w:rPr>
          <w:rFonts w:asciiTheme="minorHAnsi" w:eastAsia="Calibri" w:hAnsiTheme="minorHAnsi" w:cstheme="minorBidi"/>
          <w:b/>
          <w:bCs/>
          <w:lang w:eastAsia="en-US"/>
        </w:rPr>
      </w:pPr>
      <w:r w:rsidRPr="21600B9F">
        <w:rPr>
          <w:rFonts w:asciiTheme="minorHAnsi" w:eastAsia="Calibri" w:hAnsiTheme="minorHAnsi" w:cstheme="minorBidi"/>
          <w:b/>
          <w:bCs/>
          <w:u w:val="single"/>
          <w:lang w:eastAsia="en-US"/>
        </w:rPr>
        <w:t>Appréciation de l’organisation de l’équipe</w:t>
      </w:r>
      <w:r w:rsidR="003F257B" w:rsidRPr="21600B9F">
        <w:rPr>
          <w:rFonts w:asciiTheme="minorHAnsi" w:eastAsia="Calibri" w:hAnsiTheme="minorHAnsi" w:cstheme="minorBidi"/>
          <w:b/>
          <w:bCs/>
          <w:lang w:eastAsia="en-US"/>
        </w:rPr>
        <w:t xml:space="preserve"> : le candidat présentera l’équipe mobilisée, sa </w:t>
      </w:r>
      <w:r w:rsidR="009349AC" w:rsidRPr="21600B9F">
        <w:rPr>
          <w:rFonts w:asciiTheme="minorHAnsi" w:eastAsia="Calibri" w:hAnsiTheme="minorHAnsi" w:cstheme="minorBidi"/>
          <w:b/>
          <w:bCs/>
          <w:lang w:eastAsia="en-US"/>
        </w:rPr>
        <w:t>taille,</w:t>
      </w:r>
      <w:r w:rsidR="003F257B" w:rsidRPr="21600B9F">
        <w:rPr>
          <w:rFonts w:asciiTheme="minorHAnsi" w:eastAsia="Calibri" w:hAnsiTheme="minorHAnsi" w:cstheme="minorBidi"/>
          <w:b/>
          <w:bCs/>
          <w:lang w:eastAsia="en-US"/>
        </w:rPr>
        <w:t xml:space="preserve"> son organisation (matrice RACI), le maintien des compétences, la continuité de service, son ajustement en cas d’augmentation de charge de travail…</w:t>
      </w:r>
    </w:p>
    <w:p w14:paraId="13B02BE3" w14:textId="77777777" w:rsidR="003F257B" w:rsidRDefault="003F257B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52DA7B80" w14:textId="77777777" w:rsidR="003F257B" w:rsidRDefault="003F257B" w:rsidP="003F257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  <w:r w:rsidRPr="00C964DA">
        <w:rPr>
          <w:rFonts w:asciiTheme="minorHAnsi" w:eastAsia="Calibri" w:hAnsiTheme="minorHAnsi" w:cstheme="minorBidi"/>
          <w:b/>
          <w:szCs w:val="16"/>
          <w:u w:val="single"/>
          <w:lang w:eastAsia="en-US"/>
        </w:rPr>
        <w:t>Réponse du candidat</w:t>
      </w:r>
      <w:r w:rsidRPr="00C964DA">
        <w:rPr>
          <w:rFonts w:asciiTheme="minorHAnsi" w:eastAsia="Calibri" w:hAnsiTheme="minorHAnsi" w:cstheme="minorBidi"/>
          <w:b/>
          <w:szCs w:val="16"/>
          <w:lang w:eastAsia="en-US"/>
        </w:rPr>
        <w:t xml:space="preserve"> : </w:t>
      </w:r>
      <w:r w:rsidRPr="008B551B">
        <w:rPr>
          <w:rFonts w:asciiTheme="minorHAnsi" w:eastAsia="Calibri" w:hAnsiTheme="minorHAnsi" w:cstheme="minorBidi"/>
          <w:i/>
          <w:szCs w:val="16"/>
          <w:lang w:eastAsia="en-US"/>
        </w:rPr>
        <w:t>(pas de limite de pages dans la réponse</w:t>
      </w:r>
      <w:r>
        <w:rPr>
          <w:rFonts w:asciiTheme="minorHAnsi" w:eastAsia="Calibri" w:hAnsiTheme="minorHAnsi" w:cstheme="minorBidi"/>
          <w:i/>
          <w:szCs w:val="16"/>
          <w:lang w:eastAsia="en-US"/>
        </w:rPr>
        <w:t xml:space="preserve"> ci-dessous</w:t>
      </w:r>
      <w:r w:rsidRPr="008B551B">
        <w:rPr>
          <w:rFonts w:asciiTheme="minorHAnsi" w:eastAsia="Calibri" w:hAnsiTheme="minorHAnsi" w:cstheme="minorBidi"/>
          <w:i/>
          <w:szCs w:val="16"/>
          <w:lang w:eastAsia="en-US"/>
        </w:rPr>
        <w:t>)</w:t>
      </w:r>
    </w:p>
    <w:p w14:paraId="22C0C175" w14:textId="77777777" w:rsidR="003F257B" w:rsidRDefault="003F257B" w:rsidP="003F257B">
      <w:pPr>
        <w:spacing w:after="120"/>
        <w:jc w:val="left"/>
        <w:rPr>
          <w:rFonts w:asciiTheme="minorHAnsi" w:eastAsia="Calibri" w:hAnsiTheme="minorHAnsi" w:cstheme="minorBidi"/>
          <w:b/>
          <w:szCs w:val="16"/>
          <w:lang w:eastAsia="en-US"/>
        </w:rPr>
      </w:pPr>
      <w:r>
        <w:rPr>
          <w:rFonts w:asciiTheme="minorHAnsi" w:eastAsia="Calibri" w:hAnsiTheme="minorHAnsi" w:cstheme="minorBidi"/>
          <w:b/>
          <w:szCs w:val="16"/>
          <w:lang w:eastAsia="en-US"/>
        </w:rPr>
        <w:t>…………….</w:t>
      </w:r>
    </w:p>
    <w:p w14:paraId="50DD3F84" w14:textId="77777777" w:rsidR="003F257B" w:rsidRDefault="003F257B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689054EA" w14:textId="77777777" w:rsidR="003F257B" w:rsidRDefault="003F257B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041690B8" w14:textId="77777777" w:rsidR="003F257B" w:rsidRDefault="003F257B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2949DFF8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1221E8E4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39F0245B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4CAF935F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06B574F6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7A54C5D9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213716C9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5971E7B9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01D381B9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2A243DB2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4B5FA4F1" w14:textId="77777777" w:rsidR="009349AC" w:rsidRDefault="009349AC" w:rsidP="00EB535B">
      <w:pPr>
        <w:spacing w:after="120"/>
        <w:jc w:val="left"/>
        <w:rPr>
          <w:rFonts w:asciiTheme="minorHAnsi" w:eastAsia="Calibri" w:hAnsiTheme="minorHAnsi" w:cstheme="minorBidi"/>
          <w:b/>
          <w:color w:val="FF0000"/>
          <w:szCs w:val="16"/>
          <w:lang w:eastAsia="en-US"/>
        </w:rPr>
      </w:pPr>
    </w:p>
    <w:p w14:paraId="1C534C63" w14:textId="6585D120" w:rsidR="00753B83" w:rsidRDefault="007972FA" w:rsidP="00A25ACC">
      <w:pPr>
        <w:pStyle w:val="Titre1"/>
        <w:keepNext w:val="0"/>
        <w:numPr>
          <w:ilvl w:val="0"/>
          <w:numId w:val="2"/>
        </w:numPr>
        <w:pBdr>
          <w:bottom w:val="single" w:sz="4" w:space="1" w:color="000000" w:themeColor="text1"/>
        </w:pBdr>
        <w:tabs>
          <w:tab w:val="clear" w:pos="1701"/>
        </w:tabs>
        <w:spacing w:before="360" w:after="200"/>
        <w:ind w:left="644" w:hanging="644"/>
        <w:jc w:val="left"/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</w:pPr>
      <w:bookmarkStart w:id="35" w:name="_Toc216086806"/>
      <w:r w:rsidRPr="007972FA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>Valeur technique</w:t>
      </w:r>
      <w:r w:rsidRPr="00A25ACC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 : </w:t>
      </w:r>
      <w:sdt>
        <w:sdtPr>
          <w:rPr>
            <w:rFonts w:asciiTheme="majorHAnsi" w:eastAsiaTheme="minorEastAsia" w:hAnsiTheme="majorHAnsi" w:cstheme="minorBidi"/>
            <w:bCs w:val="0"/>
            <w:iCs/>
            <w:color w:val="1F497D" w:themeColor="text2"/>
            <w:sz w:val="24"/>
            <w:szCs w:val="38"/>
            <w:lang w:eastAsia="en-US"/>
          </w:rPr>
          <w:id w:val="1268959525"/>
        </w:sdtPr>
        <w:sdtEndPr/>
        <w:sdtContent>
          <w:r>
            <w:rPr>
              <w:rFonts w:asciiTheme="majorHAnsi" w:eastAsiaTheme="minorEastAsia" w:hAnsiTheme="majorHAnsi" w:cstheme="minorBidi"/>
              <w:bCs w:val="0"/>
              <w:iCs/>
              <w:color w:val="1F497D" w:themeColor="text2"/>
              <w:sz w:val="24"/>
              <w:szCs w:val="38"/>
              <w:lang w:eastAsia="en-US"/>
            </w:rPr>
            <w:t>0</w:t>
          </w:r>
          <w:r w:rsidR="00753B83" w:rsidRPr="00C964DA">
            <w:rPr>
              <w:rFonts w:asciiTheme="majorHAnsi" w:eastAsiaTheme="minorEastAsia" w:hAnsiTheme="majorHAnsi" w:cstheme="minorBidi"/>
              <w:bCs w:val="0"/>
              <w:iCs/>
              <w:color w:val="1F497D" w:themeColor="text2"/>
              <w:sz w:val="24"/>
              <w:szCs w:val="38"/>
              <w:lang w:eastAsia="en-US"/>
            </w:rPr>
            <w:t>rganisation</w:t>
          </w:r>
          <w:r w:rsidR="003F257B">
            <w:rPr>
              <w:rFonts w:asciiTheme="majorHAnsi" w:eastAsiaTheme="minorEastAsia" w:hAnsiTheme="majorHAnsi" w:cstheme="minorBidi"/>
              <w:bCs w:val="0"/>
              <w:iCs/>
              <w:color w:val="1F497D" w:themeColor="text2"/>
              <w:sz w:val="24"/>
              <w:szCs w:val="38"/>
              <w:lang w:eastAsia="en-US"/>
            </w:rPr>
            <w:t xml:space="preserve"> et </w:t>
          </w:r>
          <w:proofErr w:type="gramStart"/>
          <w:r w:rsidR="00753B83" w:rsidRPr="00C964DA">
            <w:rPr>
              <w:rFonts w:asciiTheme="majorHAnsi" w:eastAsiaTheme="minorEastAsia" w:hAnsiTheme="majorHAnsi" w:cstheme="minorBidi"/>
              <w:bCs w:val="0"/>
              <w:iCs/>
              <w:color w:val="1F497D" w:themeColor="text2"/>
              <w:sz w:val="24"/>
              <w:szCs w:val="38"/>
              <w:lang w:eastAsia="en-US"/>
            </w:rPr>
            <w:t>méthodologie proposé</w:t>
          </w:r>
          <w:r w:rsidR="003F257B">
            <w:rPr>
              <w:rFonts w:asciiTheme="majorHAnsi" w:eastAsiaTheme="minorEastAsia" w:hAnsiTheme="majorHAnsi" w:cstheme="minorBidi"/>
              <w:bCs w:val="0"/>
              <w:iCs/>
              <w:color w:val="1F497D" w:themeColor="text2"/>
              <w:sz w:val="24"/>
              <w:szCs w:val="38"/>
              <w:lang w:eastAsia="en-US"/>
            </w:rPr>
            <w:t>e</w:t>
          </w:r>
          <w:r w:rsidR="00753B83" w:rsidRPr="00C964DA">
            <w:rPr>
              <w:rFonts w:asciiTheme="majorHAnsi" w:eastAsiaTheme="minorEastAsia" w:hAnsiTheme="majorHAnsi" w:cstheme="minorBidi"/>
              <w:bCs w:val="0"/>
              <w:iCs/>
              <w:color w:val="1F497D" w:themeColor="text2"/>
              <w:sz w:val="24"/>
              <w:szCs w:val="38"/>
              <w:lang w:eastAsia="en-US"/>
            </w:rPr>
            <w:t>s</w:t>
          </w:r>
          <w:proofErr w:type="gramEnd"/>
          <w:r w:rsidR="00753B83" w:rsidRPr="00C964DA">
            <w:rPr>
              <w:rFonts w:asciiTheme="majorHAnsi" w:eastAsiaTheme="minorEastAsia" w:hAnsiTheme="majorHAnsi" w:cstheme="minorBidi"/>
              <w:bCs w:val="0"/>
              <w:iCs/>
              <w:color w:val="1F497D" w:themeColor="text2"/>
              <w:sz w:val="24"/>
              <w:szCs w:val="38"/>
              <w:lang w:eastAsia="en-US"/>
            </w:rPr>
            <w:t xml:space="preserve"> pour chaque prestation</w:t>
          </w:r>
        </w:sdtContent>
      </w:sdt>
      <w:bookmarkEnd w:id="35"/>
      <w:r w:rsidR="00753B83" w:rsidRPr="00F33764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 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B321D07" w14:textId="77777777" w:rsidR="00203C45" w:rsidRDefault="00753B83" w:rsidP="00203C45">
      <w:pPr>
        <w:ind w:left="426"/>
        <w:rPr>
          <w:rFonts w:asciiTheme="minorHAnsi" w:eastAsia="Calibri" w:hAnsiTheme="minorHAnsi" w:cstheme="minorBidi"/>
          <w:szCs w:val="16"/>
          <w:lang w:eastAsia="en-US"/>
        </w:rPr>
      </w:pPr>
      <w:r w:rsidRPr="00BC773F">
        <w:rPr>
          <w:rFonts w:asciiTheme="minorHAnsi" w:eastAsia="Calibri" w:hAnsiTheme="minorHAnsi" w:cstheme="minorBidi"/>
          <w:szCs w:val="16"/>
          <w:lang w:eastAsia="en-US"/>
        </w:rPr>
        <w:t>Le candidat présente en détail la structure qu’il compte mettre en œuvre pour la réalisation des prestations spécifiées dans le CCTP</w:t>
      </w:r>
      <w:r w:rsidR="00203C45">
        <w:rPr>
          <w:rFonts w:asciiTheme="minorHAnsi" w:eastAsia="Calibri" w:hAnsiTheme="minorHAnsi" w:cstheme="minorBidi"/>
          <w:szCs w:val="16"/>
          <w:lang w:eastAsia="en-US"/>
        </w:rPr>
        <w:t> :</w:t>
      </w:r>
      <w:r w:rsidR="00203C45" w:rsidRPr="00203C45"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</w:p>
    <w:p w14:paraId="59FB8186" w14:textId="77777777" w:rsidR="009349AC" w:rsidRPr="000F3CC1" w:rsidRDefault="009349AC" w:rsidP="21600B9F">
      <w:pPr>
        <w:pStyle w:val="Paragraphedeliste"/>
        <w:numPr>
          <w:ilvl w:val="0"/>
          <w:numId w:val="6"/>
        </w:numPr>
        <w:rPr>
          <w:rFonts w:asciiTheme="minorHAnsi" w:eastAsia="Calibri" w:hAnsiTheme="minorHAnsi" w:cstheme="minorBidi"/>
          <w:lang w:eastAsia="en-US"/>
        </w:rPr>
      </w:pPr>
      <w:r w:rsidRPr="21600B9F">
        <w:rPr>
          <w:rFonts w:asciiTheme="minorHAnsi" w:eastAsia="Calibri" w:hAnsiTheme="minorHAnsi" w:cstheme="minorBidi"/>
          <w:lang w:eastAsia="en-US"/>
        </w:rPr>
        <w:t>Prise de connaissance,</w:t>
      </w:r>
    </w:p>
    <w:p w14:paraId="20A4D902" w14:textId="77777777" w:rsidR="009349AC" w:rsidRDefault="009349AC" w:rsidP="21600B9F">
      <w:pPr>
        <w:pStyle w:val="Paragraphedeliste"/>
        <w:numPr>
          <w:ilvl w:val="0"/>
          <w:numId w:val="6"/>
        </w:numPr>
        <w:rPr>
          <w:rFonts w:asciiTheme="minorHAnsi" w:eastAsia="Calibri" w:hAnsiTheme="minorHAnsi" w:cstheme="minorBidi"/>
          <w:lang w:eastAsia="en-US"/>
        </w:rPr>
      </w:pPr>
      <w:r w:rsidRPr="21600B9F">
        <w:rPr>
          <w:rFonts w:asciiTheme="minorHAnsi" w:eastAsia="Calibri" w:hAnsiTheme="minorHAnsi" w:cstheme="minorBidi"/>
          <w:lang w:eastAsia="en-US"/>
        </w:rPr>
        <w:t>Maintenance corrective,</w:t>
      </w:r>
    </w:p>
    <w:p w14:paraId="6F25E7B5" w14:textId="77777777" w:rsidR="009349AC" w:rsidRDefault="009349AC" w:rsidP="21600B9F">
      <w:pPr>
        <w:pStyle w:val="Paragraphedeliste"/>
        <w:numPr>
          <w:ilvl w:val="0"/>
          <w:numId w:val="6"/>
        </w:numPr>
        <w:rPr>
          <w:rFonts w:asciiTheme="minorHAnsi" w:eastAsia="Calibri" w:hAnsiTheme="minorHAnsi" w:cstheme="minorBidi"/>
          <w:lang w:eastAsia="en-US"/>
        </w:rPr>
      </w:pPr>
      <w:r w:rsidRPr="21600B9F">
        <w:rPr>
          <w:rFonts w:asciiTheme="minorHAnsi" w:eastAsia="Calibri" w:hAnsiTheme="minorHAnsi" w:cstheme="minorBidi"/>
          <w:lang w:eastAsia="en-US"/>
        </w:rPr>
        <w:t>Maintenance évolutive,</w:t>
      </w:r>
    </w:p>
    <w:p w14:paraId="1C36FD9F" w14:textId="77777777" w:rsidR="009349AC" w:rsidRPr="000F3CC1" w:rsidRDefault="009349AC" w:rsidP="21600B9F">
      <w:pPr>
        <w:pStyle w:val="Paragraphedeliste"/>
        <w:numPr>
          <w:ilvl w:val="0"/>
          <w:numId w:val="6"/>
        </w:numPr>
        <w:rPr>
          <w:rFonts w:asciiTheme="minorHAnsi" w:eastAsia="Calibri" w:hAnsiTheme="minorHAnsi" w:cstheme="minorBidi"/>
          <w:lang w:eastAsia="en-US"/>
        </w:rPr>
      </w:pPr>
      <w:r w:rsidRPr="21600B9F">
        <w:rPr>
          <w:rFonts w:asciiTheme="minorHAnsi" w:eastAsia="Calibri" w:hAnsiTheme="minorHAnsi" w:cstheme="minorBidi"/>
          <w:lang w:eastAsia="en-US"/>
        </w:rPr>
        <w:t>Assistance et expertise,</w:t>
      </w:r>
    </w:p>
    <w:p w14:paraId="04AC81C6" w14:textId="77777777" w:rsidR="009349AC" w:rsidRDefault="009349AC" w:rsidP="21600B9F">
      <w:pPr>
        <w:pStyle w:val="Paragraphedeliste"/>
        <w:numPr>
          <w:ilvl w:val="0"/>
          <w:numId w:val="6"/>
        </w:numPr>
        <w:rPr>
          <w:rFonts w:asciiTheme="minorHAnsi" w:eastAsia="Calibri" w:hAnsiTheme="minorHAnsi" w:cstheme="minorBidi"/>
          <w:lang w:eastAsia="en-US"/>
        </w:rPr>
      </w:pPr>
      <w:r w:rsidRPr="21600B9F">
        <w:rPr>
          <w:rFonts w:asciiTheme="minorHAnsi" w:eastAsia="Calibri" w:hAnsiTheme="minorHAnsi" w:cstheme="minorBidi"/>
          <w:lang w:eastAsia="en-US"/>
        </w:rPr>
        <w:t>Transfert de compétences,</w:t>
      </w:r>
    </w:p>
    <w:p w14:paraId="0743643E" w14:textId="77777777" w:rsidR="009349AC" w:rsidRPr="009349AC" w:rsidRDefault="009349AC" w:rsidP="21600B9F">
      <w:pPr>
        <w:pStyle w:val="Paragraphedeliste"/>
        <w:numPr>
          <w:ilvl w:val="0"/>
          <w:numId w:val="6"/>
        </w:numPr>
        <w:rPr>
          <w:rFonts w:asciiTheme="minorHAnsi" w:eastAsia="Calibri" w:hAnsiTheme="minorHAnsi" w:cstheme="minorBidi"/>
          <w:lang w:eastAsia="en-US"/>
        </w:rPr>
      </w:pPr>
      <w:r w:rsidRPr="21600B9F">
        <w:rPr>
          <w:rFonts w:asciiTheme="minorHAnsi" w:eastAsia="Calibri" w:hAnsiTheme="minorHAnsi" w:cstheme="minorBidi"/>
          <w:lang w:eastAsia="en-US"/>
        </w:rPr>
        <w:t xml:space="preserve">Audit en accessibilité numérique </w:t>
      </w:r>
    </w:p>
    <w:p w14:paraId="475BD196" w14:textId="77777777" w:rsidR="009349AC" w:rsidRDefault="009349AC" w:rsidP="009349AC">
      <w:pPr>
        <w:ind w:left="426"/>
        <w:rPr>
          <w:rFonts w:asciiTheme="minorHAnsi" w:eastAsia="Calibri" w:hAnsiTheme="minorHAnsi" w:cstheme="minorBidi"/>
          <w:szCs w:val="16"/>
          <w:lang w:eastAsia="en-US"/>
        </w:rPr>
      </w:pPr>
    </w:p>
    <w:p w14:paraId="6D06A0B3" w14:textId="6932E089" w:rsidR="00203C45" w:rsidRDefault="009349AC" w:rsidP="009349AC">
      <w:pPr>
        <w:ind w:left="426"/>
        <w:rPr>
          <w:rFonts w:asciiTheme="minorHAnsi" w:eastAsia="Calibri" w:hAnsiTheme="minorHAnsi" w:cstheme="minorBidi"/>
          <w:szCs w:val="16"/>
          <w:lang w:eastAsia="en-US"/>
        </w:rPr>
      </w:pPr>
      <w:r w:rsidRPr="004C00F2">
        <w:rPr>
          <w:rFonts w:asciiTheme="minorHAnsi" w:eastAsia="Calibri" w:hAnsiTheme="minorHAnsi" w:cstheme="minorBidi"/>
          <w:b/>
          <w:szCs w:val="16"/>
          <w:lang w:eastAsia="en-US"/>
        </w:rPr>
        <w:t>Présentation du ou des</w:t>
      </w:r>
      <w:r w:rsidR="00203C45" w:rsidRPr="004C00F2">
        <w:rPr>
          <w:rFonts w:asciiTheme="minorHAnsi" w:eastAsia="Calibri" w:hAnsiTheme="minorHAnsi" w:cstheme="minorBidi"/>
          <w:b/>
          <w:szCs w:val="16"/>
          <w:lang w:eastAsia="en-US"/>
        </w:rPr>
        <w:t xml:space="preserve"> personnels</w:t>
      </w:r>
      <w:r w:rsidR="00203C45" w:rsidRPr="00F33764">
        <w:rPr>
          <w:rFonts w:asciiTheme="minorHAnsi" w:eastAsia="Calibri" w:hAnsiTheme="minorHAnsi" w:cstheme="minorBidi"/>
          <w:szCs w:val="16"/>
          <w:lang w:eastAsia="en-US"/>
        </w:rPr>
        <w:t xml:space="preserve"> qui composeront l’équipe proposée</w:t>
      </w:r>
      <w:r w:rsidR="003B7579"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  <w:r w:rsidR="00203C45">
        <w:rPr>
          <w:rFonts w:asciiTheme="minorHAnsi" w:eastAsia="Calibri" w:hAnsiTheme="minorHAnsi" w:cstheme="minorBidi"/>
          <w:szCs w:val="16"/>
          <w:lang w:eastAsia="en-US"/>
        </w:rPr>
        <w:t>;</w:t>
      </w:r>
      <w:r w:rsidR="00203C45" w:rsidRPr="00203C45"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  <w:r w:rsidR="00203C45" w:rsidRPr="00910139">
        <w:rPr>
          <w:rFonts w:asciiTheme="minorHAnsi" w:eastAsia="Calibri" w:hAnsiTheme="minorHAnsi" w:cstheme="minorBidi"/>
          <w:szCs w:val="16"/>
          <w:lang w:eastAsia="en-US"/>
        </w:rPr>
        <w:t>les personnes pressenties peuvent apparaître</w:t>
      </w:r>
      <w:r w:rsidR="00203C45">
        <w:rPr>
          <w:rFonts w:asciiTheme="minorHAnsi" w:eastAsia="Calibri" w:hAnsiTheme="minorHAnsi" w:cstheme="minorBidi"/>
          <w:szCs w:val="16"/>
          <w:lang w:eastAsia="en-US"/>
        </w:rPr>
        <w:t xml:space="preserve"> dans plusieurs tableaux</w:t>
      </w:r>
      <w:r>
        <w:rPr>
          <w:rFonts w:asciiTheme="minorHAnsi" w:eastAsia="Calibri" w:hAnsiTheme="minorHAnsi" w:cstheme="minorBidi"/>
          <w:szCs w:val="16"/>
          <w:lang w:eastAsia="en-US"/>
        </w:rPr>
        <w:t xml:space="preserve"> ci-dessous</w:t>
      </w:r>
    </w:p>
    <w:p w14:paraId="47AE6819" w14:textId="304A19AD" w:rsidR="009349AC" w:rsidRPr="00342766" w:rsidRDefault="009349AC" w:rsidP="009349AC">
      <w:pPr>
        <w:ind w:left="426"/>
        <w:rPr>
          <w:rFonts w:asciiTheme="minorHAnsi" w:eastAsia="Calibri" w:hAnsiTheme="minorHAnsi" w:cstheme="minorBidi"/>
          <w:szCs w:val="16"/>
          <w:lang w:eastAsia="en-US"/>
        </w:rPr>
      </w:pPr>
      <w:r w:rsidRPr="004C00F2">
        <w:rPr>
          <w:rFonts w:asciiTheme="minorHAnsi" w:eastAsia="Calibri" w:hAnsiTheme="minorHAnsi" w:cstheme="minorBidi"/>
          <w:b/>
          <w:szCs w:val="16"/>
          <w:lang w:eastAsia="en-US"/>
        </w:rPr>
        <w:t>Présentation de l’organisation, des méthodes et outils</w:t>
      </w:r>
      <w:r>
        <w:rPr>
          <w:rFonts w:asciiTheme="minorHAnsi" w:eastAsia="Calibri" w:hAnsiTheme="minorHAnsi" w:cstheme="minorBidi"/>
          <w:szCs w:val="16"/>
          <w:lang w:eastAsia="en-US"/>
        </w:rPr>
        <w:t xml:space="preserve"> nécessaires à l’exécution de chaque nature de prestation</w:t>
      </w:r>
    </w:p>
    <w:p w14:paraId="2F7E2D5F" w14:textId="079FDE63" w:rsidR="00203C45" w:rsidRDefault="00203C45" w:rsidP="00203C45">
      <w:pPr>
        <w:ind w:left="426"/>
        <w:rPr>
          <w:rFonts w:asciiTheme="minorHAnsi" w:eastAsia="Calibri" w:hAnsiTheme="minorHAnsi" w:cstheme="minorBidi"/>
          <w:szCs w:val="16"/>
          <w:lang w:eastAsia="en-US"/>
        </w:rPr>
      </w:pPr>
      <w:r w:rsidRPr="004C00F2">
        <w:rPr>
          <w:rFonts w:asciiTheme="minorHAnsi" w:eastAsia="Calibri" w:hAnsiTheme="minorHAnsi" w:cstheme="minorBidi"/>
          <w:b/>
          <w:szCs w:val="16"/>
          <w:lang w:eastAsia="en-US"/>
        </w:rPr>
        <w:t>Le candidat justifie la charge estimée associée</w:t>
      </w:r>
      <w:r w:rsidRPr="00BC773F">
        <w:rPr>
          <w:rFonts w:asciiTheme="minorHAnsi" w:eastAsia="Calibri" w:hAnsiTheme="minorHAnsi" w:cstheme="minorBidi"/>
          <w:szCs w:val="16"/>
          <w:lang w:eastAsia="en-US"/>
        </w:rPr>
        <w:t xml:space="preserve"> à chaque prestation</w:t>
      </w:r>
      <w:r>
        <w:rPr>
          <w:rFonts w:asciiTheme="minorHAnsi" w:eastAsia="Calibri" w:hAnsiTheme="minorHAnsi" w:cstheme="minorBidi"/>
          <w:szCs w:val="16"/>
          <w:lang w:eastAsia="en-US"/>
        </w:rPr>
        <w:t xml:space="preserve"> indiquée dans le b</w:t>
      </w:r>
      <w:r w:rsidRPr="00BC773F">
        <w:rPr>
          <w:rFonts w:asciiTheme="minorHAnsi" w:eastAsia="Calibri" w:hAnsiTheme="minorHAnsi" w:cstheme="minorBidi"/>
          <w:szCs w:val="16"/>
          <w:lang w:eastAsia="en-US"/>
        </w:rPr>
        <w:t>ordereau des prix et simulation financière</w:t>
      </w:r>
      <w:r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</w:p>
    <w:p w14:paraId="2AC31BFF" w14:textId="77777777" w:rsidR="00753B83" w:rsidRDefault="00753B83" w:rsidP="00753B83">
      <w:pPr>
        <w:spacing w:after="120"/>
        <w:rPr>
          <w:rFonts w:asciiTheme="minorHAnsi" w:eastAsia="Calibri" w:hAnsiTheme="minorHAnsi" w:cstheme="minorBidi"/>
          <w:b/>
          <w:szCs w:val="16"/>
          <w:u w:val="single"/>
          <w:lang w:eastAsia="en-US"/>
        </w:rPr>
      </w:pPr>
    </w:p>
    <w:p w14:paraId="1A15C3E8" w14:textId="77777777" w:rsidR="00753B83" w:rsidRDefault="00753B83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  <w:r w:rsidRPr="00C964DA">
        <w:rPr>
          <w:rFonts w:asciiTheme="minorHAnsi" w:eastAsia="Calibri" w:hAnsiTheme="minorHAnsi" w:cstheme="minorBidi"/>
          <w:b/>
          <w:szCs w:val="16"/>
          <w:u w:val="single"/>
          <w:lang w:eastAsia="en-US"/>
        </w:rPr>
        <w:t>Réponse du candidat</w:t>
      </w:r>
      <w:r w:rsidRPr="00C964DA">
        <w:rPr>
          <w:rFonts w:asciiTheme="minorHAnsi" w:eastAsia="Calibri" w:hAnsiTheme="minorHAnsi" w:cstheme="minorBidi"/>
          <w:b/>
          <w:szCs w:val="16"/>
          <w:lang w:eastAsia="en-US"/>
        </w:rPr>
        <w:t xml:space="preserve"> : </w:t>
      </w:r>
      <w:r w:rsidRPr="008B551B">
        <w:rPr>
          <w:rFonts w:asciiTheme="minorHAnsi" w:eastAsia="Calibri" w:hAnsiTheme="minorHAnsi" w:cstheme="minorBidi"/>
          <w:i/>
          <w:szCs w:val="16"/>
          <w:lang w:eastAsia="en-US"/>
        </w:rPr>
        <w:t>(pas de limite de pages dans la réponse</w:t>
      </w:r>
      <w:r>
        <w:rPr>
          <w:rFonts w:asciiTheme="minorHAnsi" w:eastAsia="Calibri" w:hAnsiTheme="minorHAnsi" w:cstheme="minorBidi"/>
          <w:i/>
          <w:szCs w:val="16"/>
          <w:lang w:eastAsia="en-US"/>
        </w:rPr>
        <w:t xml:space="preserve"> ci-dessous</w:t>
      </w:r>
      <w:r w:rsidRPr="008B551B">
        <w:rPr>
          <w:rFonts w:asciiTheme="minorHAnsi" w:eastAsia="Calibri" w:hAnsiTheme="minorHAnsi" w:cstheme="minorBidi"/>
          <w:i/>
          <w:szCs w:val="16"/>
          <w:lang w:eastAsia="en-US"/>
        </w:rPr>
        <w:t>)</w:t>
      </w:r>
    </w:p>
    <w:p w14:paraId="3AB84004" w14:textId="77777777" w:rsidR="003F257B" w:rsidRDefault="003F257B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6E2C5011" w14:textId="2927CF13" w:rsidR="00203C45" w:rsidRPr="004C00F2" w:rsidRDefault="00203C45" w:rsidP="00584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ind w:right="7370"/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</w:pPr>
      <w:r w:rsidRPr="004C00F2"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  <w:t>Prise de connaissance</w:t>
      </w:r>
    </w:p>
    <w:tbl>
      <w:tblPr>
        <w:tblW w:w="68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1"/>
        <w:gridCol w:w="3289"/>
      </w:tblGrid>
      <w:tr w:rsidR="009349AC" w14:paraId="606AD640" w14:textId="77777777" w:rsidTr="009349AC">
        <w:trPr>
          <w:cantSplit/>
          <w:tblHeader/>
          <w:jc w:val="center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3E34215" w14:textId="3F5C8CCF" w:rsidR="009349AC" w:rsidRDefault="009349AC">
            <w:pPr>
              <w:keepNext/>
              <w:spacing w:after="240"/>
              <w:jc w:val="center"/>
              <w:rPr>
                <w:rFonts w:asciiTheme="minorHAnsi" w:hAnsiTheme="minorHAnsi"/>
                <w:b/>
                <w:bCs/>
                <w:szCs w:val="20"/>
              </w:rPr>
            </w:pPr>
            <w:r>
              <w:rPr>
                <w:rFonts w:asciiTheme="minorHAnsi" w:hAnsiTheme="minorHAnsi"/>
                <w:b/>
                <w:bCs/>
                <w:szCs w:val="20"/>
              </w:rPr>
              <w:t>Equipe pressentie pour la prestation de prise de connaissance</w:t>
            </w:r>
          </w:p>
        </w:tc>
      </w:tr>
      <w:tr w:rsidR="009349AC" w14:paraId="7AF69BB7" w14:textId="77777777" w:rsidTr="009349AC">
        <w:trPr>
          <w:cantSplit/>
          <w:tblHeader/>
          <w:jc w:val="center"/>
        </w:trPr>
        <w:tc>
          <w:tcPr>
            <w:tcW w:w="3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A3F0C" w14:textId="5FA9AE9B" w:rsidR="009349AC" w:rsidRDefault="009349AC">
            <w:pPr>
              <w:keepNext/>
              <w:tabs>
                <w:tab w:val="center" w:pos="1985"/>
              </w:tabs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>
              <w:rPr>
                <w:rFonts w:asciiTheme="minorHAnsi" w:hAnsiTheme="minorHAnsi"/>
                <w:bCs/>
                <w:szCs w:val="20"/>
              </w:rPr>
              <w:t>Nom et prénom</w:t>
            </w:r>
            <w:r w:rsidR="003B7579">
              <w:rPr>
                <w:rFonts w:asciiTheme="minorHAnsi" w:hAnsiTheme="minorHAnsi"/>
                <w:bCs/>
                <w:szCs w:val="20"/>
              </w:rPr>
              <w:t xml:space="preserve"> (initiales)</w:t>
            </w:r>
          </w:p>
        </w:tc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19B7C" w14:textId="77777777" w:rsidR="009349AC" w:rsidRDefault="009349AC">
            <w:pPr>
              <w:keepNext/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>
              <w:rPr>
                <w:rFonts w:asciiTheme="minorHAnsi" w:hAnsiTheme="minorHAnsi"/>
                <w:bCs/>
                <w:szCs w:val="20"/>
              </w:rPr>
              <w:t>Fonction dans le projet</w:t>
            </w:r>
          </w:p>
        </w:tc>
      </w:tr>
      <w:tr w:rsidR="009349AC" w14:paraId="2AF7E73A" w14:textId="77777777" w:rsidTr="009349AC">
        <w:trPr>
          <w:cantSplit/>
          <w:jc w:val="center"/>
        </w:trPr>
        <w:tc>
          <w:tcPr>
            <w:tcW w:w="3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0BA1C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09D1D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47882C50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4E18DD8A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9349AC" w14:paraId="6320E6BC" w14:textId="77777777" w:rsidTr="009349AC">
        <w:trPr>
          <w:cantSplit/>
          <w:jc w:val="center"/>
        </w:trPr>
        <w:tc>
          <w:tcPr>
            <w:tcW w:w="3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6BB9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74EE8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050AE4B0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0DF3F594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9349AC" w14:paraId="473685F5" w14:textId="77777777" w:rsidTr="009349AC">
        <w:trPr>
          <w:cantSplit/>
          <w:jc w:val="center"/>
        </w:trPr>
        <w:tc>
          <w:tcPr>
            <w:tcW w:w="3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0AE71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0C6FE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1D8EE2FB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0DA67DD8" w14:textId="77777777" w:rsidR="009349AC" w:rsidRDefault="009349AC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</w:tbl>
    <w:p w14:paraId="11BDF494" w14:textId="77777777" w:rsidR="009349AC" w:rsidRDefault="009349AC" w:rsidP="009349AC">
      <w:pPr>
        <w:ind w:left="144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(Créer ou supprimer autant de lignes que de besoin.)</w:t>
      </w:r>
    </w:p>
    <w:p w14:paraId="3ADD4F19" w14:textId="77777777" w:rsidR="00203C45" w:rsidRDefault="00203C4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18"/>
        <w:gridCol w:w="6946"/>
      </w:tblGrid>
      <w:tr w:rsidR="00203C45" w14:paraId="278998CC" w14:textId="77777777" w:rsidTr="009349AC">
        <w:tc>
          <w:tcPr>
            <w:tcW w:w="2518" w:type="dxa"/>
            <w:shd w:val="clear" w:color="auto" w:fill="D9D9D9" w:themeFill="background1" w:themeFillShade="D9"/>
          </w:tcPr>
          <w:p w14:paraId="47415536" w14:textId="4E6735F6" w:rsidR="00203C45" w:rsidRPr="009349AC" w:rsidRDefault="00203C4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Organisation</w:t>
            </w:r>
            <w:r w:rsidR="009349AC"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,</w:t>
            </w: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méthode</w:t>
            </w:r>
            <w:r w:rsidR="009349AC"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s</w:t>
            </w:r>
            <w:r w:rsid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  <w:r w:rsidR="009349AC" w:rsidRPr="009349AC">
              <w:rPr>
                <w:rFonts w:asciiTheme="minorHAnsi" w:eastAsia="Calibri" w:hAnsiTheme="minorHAnsi" w:cstheme="minorBidi"/>
                <w:b/>
                <w:i/>
                <w:sz w:val="16"/>
                <w:szCs w:val="16"/>
                <w:lang w:eastAsia="en-US"/>
              </w:rPr>
              <w:t>(déroulement, démarche qualité, délais…)</w:t>
            </w:r>
          </w:p>
        </w:tc>
        <w:tc>
          <w:tcPr>
            <w:tcW w:w="6946" w:type="dxa"/>
          </w:tcPr>
          <w:p w14:paraId="6F5FE9D4" w14:textId="77777777" w:rsidR="00203C45" w:rsidRDefault="00203C4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306ED90D" w14:textId="5306A856" w:rsidR="009349AC" w:rsidRPr="003F257B" w:rsidRDefault="009349AC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203C45" w14:paraId="46618746" w14:textId="77777777" w:rsidTr="009349AC">
        <w:tc>
          <w:tcPr>
            <w:tcW w:w="2518" w:type="dxa"/>
            <w:shd w:val="clear" w:color="auto" w:fill="D9D9D9" w:themeFill="background1" w:themeFillShade="D9"/>
          </w:tcPr>
          <w:p w14:paraId="1E38266C" w14:textId="4174BA71" w:rsidR="00203C45" w:rsidRPr="009349AC" w:rsidRDefault="00203C4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Outils</w:t>
            </w:r>
          </w:p>
        </w:tc>
        <w:tc>
          <w:tcPr>
            <w:tcW w:w="6946" w:type="dxa"/>
          </w:tcPr>
          <w:p w14:paraId="4D9A6725" w14:textId="77777777" w:rsidR="00203C45" w:rsidRDefault="00203C4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6B26B102" w14:textId="77777777" w:rsidR="009349AC" w:rsidRPr="003F257B" w:rsidRDefault="009349AC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203C45" w14:paraId="57BEB8CE" w14:textId="77777777" w:rsidTr="009349AC">
        <w:tc>
          <w:tcPr>
            <w:tcW w:w="2518" w:type="dxa"/>
            <w:shd w:val="clear" w:color="auto" w:fill="D9D9D9" w:themeFill="background1" w:themeFillShade="D9"/>
          </w:tcPr>
          <w:p w14:paraId="6F680037" w14:textId="746A51F0" w:rsidR="00203C45" w:rsidRPr="009349AC" w:rsidRDefault="00203C4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Justification de la charge</w:t>
            </w:r>
          </w:p>
        </w:tc>
        <w:tc>
          <w:tcPr>
            <w:tcW w:w="6946" w:type="dxa"/>
          </w:tcPr>
          <w:p w14:paraId="3773DD78" w14:textId="77777777" w:rsidR="00203C45" w:rsidRDefault="00203C4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03DD3173" w14:textId="77777777" w:rsidR="009349AC" w:rsidRPr="003F257B" w:rsidRDefault="009349AC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</w:tbl>
    <w:p w14:paraId="141D2116" w14:textId="77777777" w:rsidR="00203C45" w:rsidRDefault="00203C4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2BD4076B" w14:textId="77777777" w:rsidR="00203C45" w:rsidRDefault="00203C4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002D513E" w14:textId="77777777" w:rsidR="00203C45" w:rsidRDefault="00203C4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73041510" w14:textId="77777777" w:rsidR="009349AC" w:rsidRDefault="009349AC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497CA308" w14:textId="38E0106A" w:rsidR="003F257B" w:rsidRPr="004C00F2" w:rsidRDefault="00203C45" w:rsidP="006F5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ind w:right="7228"/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</w:pPr>
      <w:r w:rsidRPr="004C00F2"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  <w:t xml:space="preserve">Maintenance corrective </w:t>
      </w:r>
    </w:p>
    <w:p w14:paraId="659261EE" w14:textId="77777777" w:rsidR="00203C45" w:rsidRDefault="00203C4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W w:w="68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  <w:gridCol w:w="3286"/>
      </w:tblGrid>
      <w:tr w:rsidR="00203C45" w:rsidRPr="00293470" w14:paraId="59B7513C" w14:textId="77777777" w:rsidTr="009349AC">
        <w:trPr>
          <w:cantSplit/>
          <w:tblHeader/>
          <w:jc w:val="center"/>
        </w:trPr>
        <w:tc>
          <w:tcPr>
            <w:tcW w:w="6804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14:paraId="6481917D" w14:textId="5679818F" w:rsidR="00203C45" w:rsidRPr="00293470" w:rsidRDefault="00203C45" w:rsidP="00AB1DA1">
            <w:pPr>
              <w:keepNext/>
              <w:spacing w:after="240"/>
              <w:jc w:val="center"/>
              <w:rPr>
                <w:rFonts w:asciiTheme="minorHAnsi" w:hAnsiTheme="minorHAnsi"/>
                <w:b/>
                <w:bCs/>
                <w:szCs w:val="20"/>
              </w:rPr>
            </w:pPr>
            <w:r>
              <w:rPr>
                <w:rFonts w:asciiTheme="minorHAnsi" w:hAnsiTheme="minorHAnsi"/>
                <w:b/>
                <w:bCs/>
                <w:szCs w:val="20"/>
              </w:rPr>
              <w:t>E</w:t>
            </w:r>
            <w:r w:rsidRPr="00293470">
              <w:rPr>
                <w:rFonts w:asciiTheme="minorHAnsi" w:hAnsiTheme="minorHAnsi"/>
                <w:b/>
                <w:bCs/>
                <w:szCs w:val="20"/>
              </w:rPr>
              <w:t>quipe pressentie pour la gestion des prestations</w:t>
            </w:r>
          </w:p>
        </w:tc>
      </w:tr>
      <w:tr w:rsidR="00203C45" w:rsidRPr="00293470" w14:paraId="70E22F67" w14:textId="77777777" w:rsidTr="00AB1DA1">
        <w:trPr>
          <w:cantSplit/>
          <w:tblHeader/>
          <w:jc w:val="center"/>
        </w:trPr>
        <w:tc>
          <w:tcPr>
            <w:tcW w:w="3518" w:type="dxa"/>
            <w:tcBorders>
              <w:bottom w:val="nil"/>
            </w:tcBorders>
          </w:tcPr>
          <w:p w14:paraId="68B4490E" w14:textId="398672B3" w:rsidR="00203C45" w:rsidRPr="00293470" w:rsidRDefault="00203C45" w:rsidP="00AB1DA1">
            <w:pPr>
              <w:keepNext/>
              <w:tabs>
                <w:tab w:val="center" w:pos="1985"/>
              </w:tabs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Nom et prénom</w:t>
            </w:r>
            <w:r w:rsidR="003B7579">
              <w:rPr>
                <w:rFonts w:asciiTheme="minorHAnsi" w:hAnsiTheme="minorHAnsi"/>
                <w:bCs/>
                <w:szCs w:val="20"/>
              </w:rPr>
              <w:t xml:space="preserve"> (initiales)</w:t>
            </w:r>
          </w:p>
        </w:tc>
        <w:tc>
          <w:tcPr>
            <w:tcW w:w="3286" w:type="dxa"/>
            <w:tcBorders>
              <w:bottom w:val="nil"/>
            </w:tcBorders>
          </w:tcPr>
          <w:p w14:paraId="67638B41" w14:textId="77777777" w:rsidR="00203C45" w:rsidRPr="00293470" w:rsidRDefault="00203C45" w:rsidP="00AB1DA1">
            <w:pPr>
              <w:keepNext/>
              <w:spacing w:after="240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Fonction dans le projet</w:t>
            </w:r>
          </w:p>
        </w:tc>
      </w:tr>
      <w:tr w:rsidR="00203C45" w:rsidRPr="00293470" w14:paraId="4E514671" w14:textId="77777777" w:rsidTr="00AB1DA1">
        <w:trPr>
          <w:cantSplit/>
          <w:jc w:val="center"/>
        </w:trPr>
        <w:tc>
          <w:tcPr>
            <w:tcW w:w="3518" w:type="dxa"/>
          </w:tcPr>
          <w:p w14:paraId="304166C0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/>
                <w:szCs w:val="20"/>
              </w:rPr>
            </w:pPr>
          </w:p>
        </w:tc>
        <w:tc>
          <w:tcPr>
            <w:tcW w:w="3286" w:type="dxa"/>
          </w:tcPr>
          <w:p w14:paraId="580F8F9E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</w:rPr>
            </w:pPr>
          </w:p>
          <w:p w14:paraId="68057F41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Directeur de projet (DPT)</w:t>
            </w:r>
          </w:p>
          <w:p w14:paraId="35EFDF2B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</w:rPr>
            </w:pPr>
          </w:p>
        </w:tc>
      </w:tr>
      <w:tr w:rsidR="00203C45" w:rsidRPr="00293470" w14:paraId="1BB64943" w14:textId="77777777" w:rsidTr="00AB1DA1">
        <w:trPr>
          <w:cantSplit/>
          <w:jc w:val="center"/>
        </w:trPr>
        <w:tc>
          <w:tcPr>
            <w:tcW w:w="3518" w:type="dxa"/>
          </w:tcPr>
          <w:p w14:paraId="1F084461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1B340339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356C6E36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Chef de projet (CPT)</w:t>
            </w:r>
            <w:r w:rsidRPr="00293470">
              <w:rPr>
                <w:rFonts w:asciiTheme="minorHAnsi" w:hAnsiTheme="minorHAnsi"/>
                <w:bCs/>
                <w:szCs w:val="20"/>
                <w:vertAlign w:val="superscript"/>
              </w:rPr>
              <w:t xml:space="preserve"> (*)</w:t>
            </w:r>
          </w:p>
          <w:p w14:paraId="1BCCD28E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</w:rPr>
            </w:pPr>
          </w:p>
        </w:tc>
      </w:tr>
      <w:tr w:rsidR="00203C45" w:rsidRPr="00293470" w14:paraId="37104794" w14:textId="77777777" w:rsidTr="00AB1DA1">
        <w:trPr>
          <w:cantSplit/>
          <w:jc w:val="center"/>
        </w:trPr>
        <w:tc>
          <w:tcPr>
            <w:tcW w:w="3518" w:type="dxa"/>
          </w:tcPr>
          <w:p w14:paraId="3B25413E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1F44C051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2B92A045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  <w:proofErr w:type="spellStart"/>
            <w:r w:rsidRPr="00293470">
              <w:rPr>
                <w:rFonts w:asciiTheme="minorHAnsi" w:hAnsiTheme="minorHAnsi"/>
                <w:bCs/>
                <w:szCs w:val="20"/>
                <w:lang w:val="en-GB"/>
              </w:rPr>
              <w:t>Responsable</w:t>
            </w:r>
            <w:proofErr w:type="spellEnd"/>
            <w:r w:rsidRPr="00293470">
              <w:rPr>
                <w:rFonts w:asciiTheme="minorHAnsi" w:hAnsi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293470">
              <w:rPr>
                <w:rFonts w:asciiTheme="minorHAnsi" w:hAnsiTheme="minorHAnsi"/>
                <w:bCs/>
                <w:szCs w:val="20"/>
                <w:lang w:val="en-GB"/>
              </w:rPr>
              <w:t>Qualité</w:t>
            </w:r>
            <w:proofErr w:type="spellEnd"/>
            <w:r w:rsidRPr="00293470">
              <w:rPr>
                <w:rFonts w:asciiTheme="minorHAnsi" w:hAnsiTheme="minorHAnsi"/>
                <w:bCs/>
                <w:szCs w:val="20"/>
                <w:lang w:val="en-GB"/>
              </w:rPr>
              <w:t xml:space="preserve"> (RQT)</w:t>
            </w:r>
          </w:p>
          <w:p w14:paraId="331B3D6D" w14:textId="77777777" w:rsidR="00203C45" w:rsidRPr="00293470" w:rsidRDefault="00203C4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</w:tbl>
    <w:p w14:paraId="0696CF76" w14:textId="77777777" w:rsidR="00203C45" w:rsidRPr="00293470" w:rsidRDefault="00203C45" w:rsidP="00203C45">
      <w:pPr>
        <w:tabs>
          <w:tab w:val="center" w:pos="1985"/>
        </w:tabs>
        <w:rPr>
          <w:rFonts w:asciiTheme="minorHAnsi" w:hAnsiTheme="minorHAnsi"/>
          <w:szCs w:val="20"/>
        </w:rPr>
      </w:pPr>
    </w:p>
    <w:p w14:paraId="62A19B69" w14:textId="77777777" w:rsidR="00203C45" w:rsidRDefault="00203C45" w:rsidP="00203C45">
      <w:pPr>
        <w:tabs>
          <w:tab w:val="center" w:pos="1985"/>
        </w:tabs>
        <w:rPr>
          <w:rFonts w:asciiTheme="minorHAnsi" w:hAnsiTheme="minorHAnsi"/>
          <w:bCs/>
          <w:szCs w:val="20"/>
        </w:rPr>
      </w:pPr>
      <w:r w:rsidRPr="00293470">
        <w:rPr>
          <w:rFonts w:asciiTheme="minorHAnsi" w:hAnsiTheme="minorHAnsi"/>
          <w:bCs/>
          <w:szCs w:val="20"/>
          <w:vertAlign w:val="superscript"/>
        </w:rPr>
        <w:t>(*</w:t>
      </w:r>
      <w:proofErr w:type="gramStart"/>
      <w:r w:rsidRPr="00293470">
        <w:rPr>
          <w:rFonts w:asciiTheme="minorHAnsi" w:hAnsiTheme="minorHAnsi"/>
          <w:bCs/>
          <w:szCs w:val="20"/>
          <w:vertAlign w:val="superscript"/>
        </w:rPr>
        <w:t xml:space="preserve">) </w:t>
      </w:r>
      <w:r w:rsidRPr="00293470">
        <w:rPr>
          <w:rFonts w:asciiTheme="minorHAnsi" w:hAnsiTheme="minorHAnsi"/>
          <w:bCs/>
          <w:szCs w:val="20"/>
        </w:rPr>
        <w:t xml:space="preserve"> C’est</w:t>
      </w:r>
      <w:proofErr w:type="gramEnd"/>
      <w:r w:rsidRPr="00293470">
        <w:rPr>
          <w:rFonts w:asciiTheme="minorHAnsi" w:hAnsiTheme="minorHAnsi"/>
          <w:bCs/>
          <w:szCs w:val="20"/>
        </w:rPr>
        <w:t xml:space="preserve"> l’intervenant qui doit intervenir à l’Agence tout au long de l’exécution de commandes de maintenance évolutive et adaptative.</w:t>
      </w:r>
    </w:p>
    <w:p w14:paraId="3BC3E053" w14:textId="77777777" w:rsidR="00203C45" w:rsidRDefault="00203C4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W w:w="68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  <w:gridCol w:w="3286"/>
      </w:tblGrid>
      <w:tr w:rsidR="006F57C5" w:rsidRPr="00293470" w14:paraId="0C9B2249" w14:textId="77777777" w:rsidTr="006F57C5">
        <w:trPr>
          <w:cantSplit/>
          <w:tblHeader/>
          <w:jc w:val="center"/>
        </w:trPr>
        <w:tc>
          <w:tcPr>
            <w:tcW w:w="6804" w:type="dxa"/>
            <w:gridSpan w:val="2"/>
            <w:shd w:val="clear" w:color="auto" w:fill="D9D9D9" w:themeFill="background1" w:themeFillShade="D9"/>
          </w:tcPr>
          <w:p w14:paraId="5C7EEEC7" w14:textId="75F40C9C" w:rsidR="006F57C5" w:rsidRPr="00293470" w:rsidRDefault="006F57C5" w:rsidP="00AB1DA1">
            <w:pPr>
              <w:keepNext/>
              <w:spacing w:after="240"/>
              <w:jc w:val="center"/>
              <w:rPr>
                <w:rFonts w:asciiTheme="minorHAnsi" w:hAnsiTheme="minorHAnsi"/>
                <w:b/>
                <w:bCs/>
                <w:szCs w:val="20"/>
              </w:rPr>
            </w:pPr>
            <w:r w:rsidRPr="00293470">
              <w:rPr>
                <w:rFonts w:asciiTheme="minorHAnsi" w:hAnsiTheme="minorHAnsi"/>
                <w:b/>
                <w:bCs/>
                <w:szCs w:val="20"/>
              </w:rPr>
              <w:t xml:space="preserve">Equipe pressentie pour la prestation de </w:t>
            </w:r>
            <w:r>
              <w:rPr>
                <w:rFonts w:asciiTheme="minorHAnsi" w:hAnsiTheme="minorHAnsi"/>
                <w:b/>
                <w:bCs/>
                <w:szCs w:val="20"/>
              </w:rPr>
              <w:t>traitement des non-conformités</w:t>
            </w:r>
          </w:p>
        </w:tc>
      </w:tr>
      <w:tr w:rsidR="006F57C5" w:rsidRPr="00293470" w14:paraId="087E16AC" w14:textId="77777777" w:rsidTr="00AB1DA1">
        <w:trPr>
          <w:cantSplit/>
          <w:tblHeader/>
          <w:jc w:val="center"/>
        </w:trPr>
        <w:tc>
          <w:tcPr>
            <w:tcW w:w="3518" w:type="dxa"/>
          </w:tcPr>
          <w:p w14:paraId="367F03C4" w14:textId="2083108F" w:rsidR="006F57C5" w:rsidRPr="00293470" w:rsidRDefault="006F57C5" w:rsidP="00AB1DA1">
            <w:pPr>
              <w:keepNext/>
              <w:tabs>
                <w:tab w:val="center" w:pos="1985"/>
              </w:tabs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Nom et prénom</w:t>
            </w:r>
            <w:r w:rsidR="003B7579">
              <w:rPr>
                <w:rFonts w:asciiTheme="minorHAnsi" w:hAnsiTheme="minorHAnsi"/>
                <w:bCs/>
                <w:szCs w:val="20"/>
              </w:rPr>
              <w:t xml:space="preserve"> (</w:t>
            </w:r>
            <w:proofErr w:type="spellStart"/>
            <w:r w:rsidR="003B7579">
              <w:rPr>
                <w:rFonts w:asciiTheme="minorHAnsi" w:hAnsiTheme="minorHAnsi"/>
                <w:bCs/>
                <w:szCs w:val="20"/>
              </w:rPr>
              <w:t>initilaes</w:t>
            </w:r>
            <w:proofErr w:type="spellEnd"/>
            <w:r w:rsidR="003B7579">
              <w:rPr>
                <w:rFonts w:asciiTheme="minorHAnsi" w:hAnsiTheme="minorHAnsi"/>
                <w:bCs/>
                <w:szCs w:val="20"/>
              </w:rPr>
              <w:t>)</w:t>
            </w:r>
          </w:p>
        </w:tc>
        <w:tc>
          <w:tcPr>
            <w:tcW w:w="3286" w:type="dxa"/>
          </w:tcPr>
          <w:p w14:paraId="41C0475A" w14:textId="77777777" w:rsidR="006F57C5" w:rsidRPr="00293470" w:rsidRDefault="006F57C5" w:rsidP="00AB1DA1">
            <w:pPr>
              <w:keepNext/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Fonction dans le projet</w:t>
            </w:r>
          </w:p>
        </w:tc>
      </w:tr>
      <w:tr w:rsidR="006F57C5" w:rsidRPr="00293470" w14:paraId="6CF3B766" w14:textId="77777777" w:rsidTr="00AB1DA1">
        <w:trPr>
          <w:cantSplit/>
          <w:jc w:val="center"/>
        </w:trPr>
        <w:tc>
          <w:tcPr>
            <w:tcW w:w="3518" w:type="dxa"/>
          </w:tcPr>
          <w:p w14:paraId="68388931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5BF40C4B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3C887DE0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5B51D20A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3676AD23" w14:textId="77777777" w:rsidTr="00AB1DA1">
        <w:trPr>
          <w:cantSplit/>
          <w:jc w:val="center"/>
        </w:trPr>
        <w:tc>
          <w:tcPr>
            <w:tcW w:w="3518" w:type="dxa"/>
          </w:tcPr>
          <w:p w14:paraId="5CCFC83A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2A4142CC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24AC4AE7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00C23BA4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16FE156C" w14:textId="77777777" w:rsidTr="00AB1DA1">
        <w:trPr>
          <w:cantSplit/>
          <w:jc w:val="center"/>
        </w:trPr>
        <w:tc>
          <w:tcPr>
            <w:tcW w:w="3518" w:type="dxa"/>
          </w:tcPr>
          <w:p w14:paraId="01DCF827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1528A658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53823DF6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468FD57E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</w:tbl>
    <w:p w14:paraId="2C889120" w14:textId="77777777" w:rsidR="006F57C5" w:rsidRDefault="006F57C5" w:rsidP="006F57C5">
      <w:pPr>
        <w:ind w:left="1440"/>
        <w:rPr>
          <w:rFonts w:asciiTheme="minorHAnsi" w:hAnsiTheme="minorHAnsi"/>
          <w:szCs w:val="20"/>
        </w:rPr>
      </w:pPr>
      <w:r w:rsidRPr="00293470">
        <w:rPr>
          <w:rFonts w:asciiTheme="minorHAnsi" w:hAnsiTheme="minorHAnsi"/>
          <w:szCs w:val="20"/>
        </w:rPr>
        <w:t>(Créer ou supprimer autant de lignes que de besoin.)</w:t>
      </w:r>
    </w:p>
    <w:p w14:paraId="7136C05F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60"/>
        <w:gridCol w:w="6804"/>
      </w:tblGrid>
      <w:tr w:rsidR="009349AC" w14:paraId="7AAACED8" w14:textId="77777777" w:rsidTr="009349AC">
        <w:tc>
          <w:tcPr>
            <w:tcW w:w="2660" w:type="dxa"/>
            <w:shd w:val="clear" w:color="auto" w:fill="D9D9D9" w:themeFill="background1" w:themeFillShade="D9"/>
          </w:tcPr>
          <w:p w14:paraId="10D7367D" w14:textId="314491BA" w:rsidR="006F57C5" w:rsidRPr="009349AC" w:rsidRDefault="009349AC" w:rsidP="006F57C5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proofErr w:type="gramStart"/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Organisation,</w:t>
            </w:r>
            <w:r w:rsidR="006F57C5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méthodes</w:t>
            </w:r>
            <w:proofErr w:type="gramEnd"/>
            <w:r w:rsidR="006F57C5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  <w:r w:rsidR="006F57C5" w:rsidRPr="006F57C5">
              <w:rPr>
                <w:rFonts w:asciiTheme="minorHAnsi" w:eastAsia="Calibri" w:hAnsiTheme="minorHAnsi" w:cstheme="minorBidi"/>
                <w:b/>
                <w:i/>
                <w:sz w:val="16"/>
                <w:szCs w:val="16"/>
                <w:lang w:eastAsia="en-US"/>
              </w:rPr>
              <w:t>(déroulement, démarche qualité, délais…)</w:t>
            </w:r>
          </w:p>
        </w:tc>
        <w:tc>
          <w:tcPr>
            <w:tcW w:w="6804" w:type="dxa"/>
          </w:tcPr>
          <w:p w14:paraId="2B521E32" w14:textId="77777777" w:rsidR="009349AC" w:rsidRDefault="009349AC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085D3444" w14:textId="77777777" w:rsidR="009349AC" w:rsidRPr="003F257B" w:rsidRDefault="009349AC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9349AC" w14:paraId="253D87FC" w14:textId="77777777" w:rsidTr="009349AC">
        <w:tc>
          <w:tcPr>
            <w:tcW w:w="2660" w:type="dxa"/>
            <w:shd w:val="clear" w:color="auto" w:fill="D9D9D9" w:themeFill="background1" w:themeFillShade="D9"/>
          </w:tcPr>
          <w:p w14:paraId="05CE32E0" w14:textId="77777777" w:rsidR="009349AC" w:rsidRPr="009349AC" w:rsidRDefault="009349AC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Outils</w:t>
            </w:r>
          </w:p>
        </w:tc>
        <w:tc>
          <w:tcPr>
            <w:tcW w:w="6804" w:type="dxa"/>
          </w:tcPr>
          <w:p w14:paraId="52827F56" w14:textId="77777777" w:rsidR="009349AC" w:rsidRDefault="009349AC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735BD66A" w14:textId="77777777" w:rsidR="009349AC" w:rsidRPr="003F257B" w:rsidRDefault="009349AC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9349AC" w14:paraId="4D046DB8" w14:textId="77777777" w:rsidTr="009349AC">
        <w:tc>
          <w:tcPr>
            <w:tcW w:w="2660" w:type="dxa"/>
            <w:shd w:val="clear" w:color="auto" w:fill="D9D9D9" w:themeFill="background1" w:themeFillShade="D9"/>
          </w:tcPr>
          <w:p w14:paraId="4496A28B" w14:textId="77777777" w:rsidR="009349AC" w:rsidRPr="009349AC" w:rsidRDefault="009349AC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Justification de la charge</w:t>
            </w:r>
          </w:p>
        </w:tc>
        <w:tc>
          <w:tcPr>
            <w:tcW w:w="6804" w:type="dxa"/>
          </w:tcPr>
          <w:p w14:paraId="61E679B9" w14:textId="77777777" w:rsidR="009349AC" w:rsidRDefault="009349AC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61D89621" w14:textId="77777777" w:rsidR="009349AC" w:rsidRPr="003F257B" w:rsidRDefault="009349AC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</w:tbl>
    <w:p w14:paraId="1F9A375E" w14:textId="77777777" w:rsidR="00203C45" w:rsidRDefault="00203C4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0E3437A5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26CFB527" w14:textId="77777777" w:rsidR="005843A6" w:rsidRDefault="005843A6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2E94C2F2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111FC640" w14:textId="23596E10" w:rsidR="005843A6" w:rsidRPr="004C00F2" w:rsidRDefault="005843A6" w:rsidP="006F5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right="7370"/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</w:pPr>
      <w:r w:rsidRPr="004C00F2"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  <w:t xml:space="preserve">Maintenance </w:t>
      </w:r>
      <w:r w:rsidR="006F57C5" w:rsidRPr="004C00F2"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  <w:t>évolutive</w:t>
      </w:r>
    </w:p>
    <w:p w14:paraId="09655FFB" w14:textId="77777777" w:rsidR="005843A6" w:rsidRDefault="005843A6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W w:w="68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  <w:gridCol w:w="3286"/>
      </w:tblGrid>
      <w:tr w:rsidR="006F57C5" w:rsidRPr="00293470" w14:paraId="621291AF" w14:textId="77777777" w:rsidTr="006F57C5">
        <w:trPr>
          <w:cantSplit/>
          <w:tblHeader/>
          <w:jc w:val="center"/>
        </w:trPr>
        <w:tc>
          <w:tcPr>
            <w:tcW w:w="6804" w:type="dxa"/>
            <w:gridSpan w:val="2"/>
            <w:shd w:val="clear" w:color="auto" w:fill="D9D9D9" w:themeFill="background1" w:themeFillShade="D9"/>
          </w:tcPr>
          <w:p w14:paraId="34A96849" w14:textId="013F56DD" w:rsidR="006F57C5" w:rsidRPr="00293470" w:rsidRDefault="006F57C5" w:rsidP="00AB1DA1">
            <w:pPr>
              <w:keepNext/>
              <w:spacing w:after="240"/>
              <w:jc w:val="center"/>
              <w:rPr>
                <w:rFonts w:asciiTheme="minorHAnsi" w:hAnsiTheme="minorHAnsi"/>
                <w:b/>
                <w:bCs/>
                <w:szCs w:val="20"/>
              </w:rPr>
            </w:pPr>
            <w:r>
              <w:rPr>
                <w:rFonts w:asciiTheme="minorHAnsi" w:hAnsiTheme="minorHAnsi"/>
                <w:b/>
                <w:bCs/>
                <w:szCs w:val="20"/>
              </w:rPr>
              <w:t>E</w:t>
            </w:r>
            <w:r w:rsidRPr="00293470">
              <w:rPr>
                <w:rFonts w:asciiTheme="minorHAnsi" w:hAnsiTheme="minorHAnsi"/>
                <w:b/>
                <w:bCs/>
                <w:szCs w:val="20"/>
              </w:rPr>
              <w:t xml:space="preserve">quipe pressentie pour les prestations de maintenance évolutive </w:t>
            </w:r>
          </w:p>
        </w:tc>
      </w:tr>
      <w:tr w:rsidR="006F57C5" w:rsidRPr="00293470" w14:paraId="17072593" w14:textId="77777777" w:rsidTr="00AB1DA1">
        <w:trPr>
          <w:cantSplit/>
          <w:tblHeader/>
          <w:jc w:val="center"/>
        </w:trPr>
        <w:tc>
          <w:tcPr>
            <w:tcW w:w="3518" w:type="dxa"/>
          </w:tcPr>
          <w:p w14:paraId="7D6BC641" w14:textId="1E2CA385" w:rsidR="006F57C5" w:rsidRPr="00293470" w:rsidRDefault="006F57C5" w:rsidP="00AB1DA1">
            <w:pPr>
              <w:keepNext/>
              <w:tabs>
                <w:tab w:val="center" w:pos="1985"/>
              </w:tabs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Nom et prénom</w:t>
            </w:r>
            <w:r w:rsidR="003B7579">
              <w:rPr>
                <w:rFonts w:asciiTheme="minorHAnsi" w:hAnsiTheme="minorHAnsi"/>
                <w:bCs/>
                <w:szCs w:val="20"/>
              </w:rPr>
              <w:t xml:space="preserve"> (initiales)</w:t>
            </w:r>
          </w:p>
        </w:tc>
        <w:tc>
          <w:tcPr>
            <w:tcW w:w="3286" w:type="dxa"/>
          </w:tcPr>
          <w:p w14:paraId="2AA1AA18" w14:textId="77777777" w:rsidR="006F57C5" w:rsidRPr="00293470" w:rsidRDefault="006F57C5" w:rsidP="00AB1DA1">
            <w:pPr>
              <w:keepNext/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Fonction dans le projet</w:t>
            </w:r>
          </w:p>
        </w:tc>
      </w:tr>
      <w:tr w:rsidR="006F57C5" w:rsidRPr="00293470" w14:paraId="71EE5C1A" w14:textId="77777777" w:rsidTr="00AB1DA1">
        <w:trPr>
          <w:cantSplit/>
          <w:jc w:val="center"/>
        </w:trPr>
        <w:tc>
          <w:tcPr>
            <w:tcW w:w="3518" w:type="dxa"/>
          </w:tcPr>
          <w:p w14:paraId="08393D7D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16F8AA05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5C9F51D7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67137EA5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769268F6" w14:textId="77777777" w:rsidTr="00AB1DA1">
        <w:trPr>
          <w:cantSplit/>
          <w:jc w:val="center"/>
        </w:trPr>
        <w:tc>
          <w:tcPr>
            <w:tcW w:w="3518" w:type="dxa"/>
          </w:tcPr>
          <w:p w14:paraId="60503B51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01008598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0C11D2AB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22CB9150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2337394D" w14:textId="77777777" w:rsidTr="00AB1DA1">
        <w:trPr>
          <w:cantSplit/>
          <w:jc w:val="center"/>
        </w:trPr>
        <w:tc>
          <w:tcPr>
            <w:tcW w:w="3518" w:type="dxa"/>
          </w:tcPr>
          <w:p w14:paraId="69D1A515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2AB6F4AA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47D4F606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4FEF1CF8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</w:tbl>
    <w:p w14:paraId="189E0555" w14:textId="77777777" w:rsidR="006F57C5" w:rsidRDefault="006F57C5" w:rsidP="006F57C5">
      <w:pPr>
        <w:ind w:left="1440"/>
        <w:rPr>
          <w:rFonts w:asciiTheme="minorHAnsi" w:hAnsiTheme="minorHAnsi"/>
          <w:szCs w:val="20"/>
        </w:rPr>
      </w:pPr>
      <w:r w:rsidRPr="00293470">
        <w:rPr>
          <w:rFonts w:asciiTheme="minorHAnsi" w:hAnsiTheme="minorHAnsi"/>
          <w:szCs w:val="20"/>
        </w:rPr>
        <w:t>(Créer ou supprimer autant de lignes que de besoin.)</w:t>
      </w:r>
    </w:p>
    <w:p w14:paraId="0E60DA75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678EC4D3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60"/>
        <w:gridCol w:w="6804"/>
      </w:tblGrid>
      <w:tr w:rsidR="006F57C5" w14:paraId="49604386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0A837A2B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proofErr w:type="gramStart"/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Organisation,</w:t>
            </w:r>
            <w:r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méthodes</w:t>
            </w:r>
            <w:proofErr w:type="gramEnd"/>
            <w:r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  <w:r w:rsidRPr="006F57C5">
              <w:rPr>
                <w:rFonts w:asciiTheme="minorHAnsi" w:eastAsia="Calibri" w:hAnsiTheme="minorHAnsi" w:cstheme="minorBidi"/>
                <w:b/>
                <w:i/>
                <w:sz w:val="16"/>
                <w:szCs w:val="16"/>
                <w:lang w:eastAsia="en-US"/>
              </w:rPr>
              <w:t>(déroulement, démarche qualité, délais…)</w:t>
            </w:r>
          </w:p>
        </w:tc>
        <w:tc>
          <w:tcPr>
            <w:tcW w:w="6804" w:type="dxa"/>
          </w:tcPr>
          <w:p w14:paraId="70F26CE7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1F48DD58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6F57C5" w14:paraId="2A7D936C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0D0B3B42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Outils</w:t>
            </w:r>
          </w:p>
        </w:tc>
        <w:tc>
          <w:tcPr>
            <w:tcW w:w="6804" w:type="dxa"/>
          </w:tcPr>
          <w:p w14:paraId="02ED02B6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598DA847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6F57C5" w14:paraId="3EF1901A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2E8D68BB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Justification de la charge</w:t>
            </w:r>
          </w:p>
        </w:tc>
        <w:tc>
          <w:tcPr>
            <w:tcW w:w="6804" w:type="dxa"/>
          </w:tcPr>
          <w:p w14:paraId="01F7A741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14D80983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</w:tbl>
    <w:p w14:paraId="6B21CB5C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3ADA6779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5A17DE95" w14:textId="21527FC1" w:rsidR="006F57C5" w:rsidRPr="004C00F2" w:rsidRDefault="006F57C5" w:rsidP="006F5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right="7370"/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</w:pPr>
      <w:r w:rsidRPr="004C00F2"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  <w:t>Assistance et Expertise</w:t>
      </w:r>
    </w:p>
    <w:p w14:paraId="60C2EBDE" w14:textId="77777777" w:rsidR="006F57C5" w:rsidRDefault="006F57C5" w:rsidP="006F57C5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W w:w="68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  <w:gridCol w:w="3286"/>
      </w:tblGrid>
      <w:tr w:rsidR="006F57C5" w:rsidRPr="00293470" w14:paraId="4A33A990" w14:textId="77777777" w:rsidTr="006F57C5">
        <w:trPr>
          <w:cantSplit/>
          <w:tblHeader/>
          <w:jc w:val="center"/>
        </w:trPr>
        <w:tc>
          <w:tcPr>
            <w:tcW w:w="6804" w:type="dxa"/>
            <w:gridSpan w:val="2"/>
            <w:shd w:val="clear" w:color="auto" w:fill="D9D9D9" w:themeFill="background1" w:themeFillShade="D9"/>
          </w:tcPr>
          <w:p w14:paraId="000A908D" w14:textId="77777777" w:rsidR="006F57C5" w:rsidRDefault="006F57C5" w:rsidP="006F57C5">
            <w:pPr>
              <w:keepNext/>
              <w:spacing w:after="0"/>
              <w:jc w:val="center"/>
              <w:rPr>
                <w:rFonts w:asciiTheme="minorHAnsi" w:hAnsiTheme="minorHAnsi"/>
                <w:b/>
                <w:bCs/>
                <w:szCs w:val="20"/>
              </w:rPr>
            </w:pPr>
            <w:r>
              <w:rPr>
                <w:rFonts w:asciiTheme="minorHAnsi" w:hAnsiTheme="minorHAnsi"/>
                <w:b/>
                <w:bCs/>
                <w:szCs w:val="20"/>
              </w:rPr>
              <w:t>E</w:t>
            </w:r>
            <w:r w:rsidRPr="00293470">
              <w:rPr>
                <w:rFonts w:asciiTheme="minorHAnsi" w:hAnsiTheme="minorHAnsi"/>
                <w:b/>
                <w:bCs/>
                <w:szCs w:val="20"/>
              </w:rPr>
              <w:t xml:space="preserve">quipe pressentie pour les prestations </w:t>
            </w:r>
            <w:r>
              <w:rPr>
                <w:rFonts w:asciiTheme="minorHAnsi" w:hAnsiTheme="minorHAnsi"/>
                <w:b/>
                <w:bCs/>
                <w:szCs w:val="20"/>
              </w:rPr>
              <w:t>d’assistance et d’expertise</w:t>
            </w:r>
            <w:r w:rsidRPr="00293470">
              <w:rPr>
                <w:rFonts w:asciiTheme="minorHAnsi" w:hAnsiTheme="minorHAnsi"/>
                <w:b/>
                <w:bCs/>
                <w:szCs w:val="20"/>
              </w:rPr>
              <w:t xml:space="preserve"> </w:t>
            </w:r>
          </w:p>
          <w:p w14:paraId="4CCC06F4" w14:textId="30582466" w:rsidR="006F57C5" w:rsidRPr="00293470" w:rsidRDefault="006F57C5" w:rsidP="006F57C5">
            <w:pPr>
              <w:keepNext/>
              <w:spacing w:after="0"/>
              <w:jc w:val="center"/>
              <w:rPr>
                <w:rFonts w:asciiTheme="minorHAnsi" w:hAnsiTheme="minorHAnsi"/>
                <w:b/>
                <w:bCs/>
                <w:szCs w:val="20"/>
              </w:rPr>
            </w:pPr>
            <w:r>
              <w:rPr>
                <w:rFonts w:asciiTheme="minorHAnsi" w:hAnsiTheme="minorHAnsi"/>
                <w:b/>
                <w:bCs/>
                <w:szCs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bCs/>
                <w:szCs w:val="20"/>
              </w:rPr>
              <w:t>hors</w:t>
            </w:r>
            <w:proofErr w:type="gramEnd"/>
            <w:r>
              <w:rPr>
                <w:rFonts w:asciiTheme="minorHAnsi" w:hAnsiTheme="minorHAnsi"/>
                <w:b/>
                <w:bCs/>
                <w:szCs w:val="20"/>
              </w:rPr>
              <w:t xml:space="preserve"> assistance client)</w:t>
            </w:r>
          </w:p>
        </w:tc>
      </w:tr>
      <w:tr w:rsidR="006F57C5" w:rsidRPr="00293470" w14:paraId="79A7BC3B" w14:textId="77777777" w:rsidTr="00AB1DA1">
        <w:trPr>
          <w:cantSplit/>
          <w:tblHeader/>
          <w:jc w:val="center"/>
        </w:trPr>
        <w:tc>
          <w:tcPr>
            <w:tcW w:w="3518" w:type="dxa"/>
          </w:tcPr>
          <w:p w14:paraId="3AFCDADF" w14:textId="06200909" w:rsidR="006F57C5" w:rsidRPr="00293470" w:rsidRDefault="006F57C5" w:rsidP="00AB1DA1">
            <w:pPr>
              <w:keepNext/>
              <w:tabs>
                <w:tab w:val="center" w:pos="1985"/>
              </w:tabs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Nom et prénom</w:t>
            </w:r>
            <w:r w:rsidR="003B7579">
              <w:rPr>
                <w:rFonts w:asciiTheme="minorHAnsi" w:hAnsiTheme="minorHAnsi"/>
                <w:bCs/>
                <w:szCs w:val="20"/>
              </w:rPr>
              <w:t xml:space="preserve"> (initiales)</w:t>
            </w:r>
          </w:p>
        </w:tc>
        <w:tc>
          <w:tcPr>
            <w:tcW w:w="3286" w:type="dxa"/>
          </w:tcPr>
          <w:p w14:paraId="11656386" w14:textId="77777777" w:rsidR="006F57C5" w:rsidRPr="00293470" w:rsidRDefault="006F57C5" w:rsidP="00AB1DA1">
            <w:pPr>
              <w:keepNext/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Fonction dans le projet</w:t>
            </w:r>
          </w:p>
        </w:tc>
      </w:tr>
      <w:tr w:rsidR="006F57C5" w:rsidRPr="00293470" w14:paraId="3EF16BE3" w14:textId="77777777" w:rsidTr="00AB1DA1">
        <w:trPr>
          <w:cantSplit/>
          <w:jc w:val="center"/>
        </w:trPr>
        <w:tc>
          <w:tcPr>
            <w:tcW w:w="3518" w:type="dxa"/>
          </w:tcPr>
          <w:p w14:paraId="32ED183F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4CC8099E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3125DF58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14F610DB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3430E0AC" w14:textId="77777777" w:rsidTr="00AB1DA1">
        <w:trPr>
          <w:cantSplit/>
          <w:jc w:val="center"/>
        </w:trPr>
        <w:tc>
          <w:tcPr>
            <w:tcW w:w="3518" w:type="dxa"/>
          </w:tcPr>
          <w:p w14:paraId="4EC4C47F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6DB31E97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0BA97AA0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7FD1F1A9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5CF0818E" w14:textId="77777777" w:rsidTr="00AB1DA1">
        <w:trPr>
          <w:cantSplit/>
          <w:jc w:val="center"/>
        </w:trPr>
        <w:tc>
          <w:tcPr>
            <w:tcW w:w="3518" w:type="dxa"/>
          </w:tcPr>
          <w:p w14:paraId="5227FF20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637343E4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580076CA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24DA11FB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</w:tbl>
    <w:p w14:paraId="11A70758" w14:textId="77777777" w:rsidR="006F57C5" w:rsidRDefault="006F57C5" w:rsidP="006F57C5">
      <w:pPr>
        <w:ind w:left="1440"/>
        <w:rPr>
          <w:rFonts w:asciiTheme="minorHAnsi" w:hAnsiTheme="minorHAnsi"/>
          <w:szCs w:val="20"/>
        </w:rPr>
      </w:pPr>
      <w:r w:rsidRPr="00293470">
        <w:rPr>
          <w:rFonts w:asciiTheme="minorHAnsi" w:hAnsiTheme="minorHAnsi"/>
          <w:szCs w:val="20"/>
        </w:rPr>
        <w:t>(Créer ou supprimer autant de lignes que de besoin.)</w:t>
      </w:r>
    </w:p>
    <w:p w14:paraId="4FD17DE1" w14:textId="77777777" w:rsidR="006F57C5" w:rsidRDefault="006F57C5" w:rsidP="006F57C5">
      <w:pPr>
        <w:ind w:left="1440"/>
        <w:rPr>
          <w:rFonts w:asciiTheme="minorHAnsi" w:hAnsiTheme="minorHAnsi"/>
          <w:szCs w:val="20"/>
        </w:rPr>
      </w:pPr>
    </w:p>
    <w:p w14:paraId="32D70272" w14:textId="77777777" w:rsidR="006F57C5" w:rsidRDefault="006F57C5" w:rsidP="006F57C5">
      <w:pPr>
        <w:ind w:left="1440"/>
        <w:rPr>
          <w:rFonts w:asciiTheme="minorHAnsi" w:hAnsiTheme="minorHAnsi"/>
          <w:szCs w:val="20"/>
        </w:rPr>
      </w:pPr>
    </w:p>
    <w:tbl>
      <w:tblPr>
        <w:tblW w:w="68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  <w:gridCol w:w="3286"/>
      </w:tblGrid>
      <w:tr w:rsidR="006F57C5" w:rsidRPr="00293470" w14:paraId="0AEBFD9A" w14:textId="77777777" w:rsidTr="006F57C5">
        <w:trPr>
          <w:cantSplit/>
          <w:tblHeader/>
          <w:jc w:val="center"/>
        </w:trPr>
        <w:tc>
          <w:tcPr>
            <w:tcW w:w="6804" w:type="dxa"/>
            <w:gridSpan w:val="2"/>
            <w:shd w:val="clear" w:color="auto" w:fill="D9D9D9" w:themeFill="background1" w:themeFillShade="D9"/>
          </w:tcPr>
          <w:p w14:paraId="7D85A3DB" w14:textId="549F741E" w:rsidR="006F57C5" w:rsidRPr="00293470" w:rsidRDefault="006F57C5" w:rsidP="00AB1DA1">
            <w:pPr>
              <w:keepNext/>
              <w:spacing w:after="240"/>
              <w:jc w:val="center"/>
              <w:rPr>
                <w:rFonts w:asciiTheme="minorHAnsi" w:hAnsiTheme="minorHAnsi"/>
                <w:b/>
                <w:bCs/>
                <w:szCs w:val="20"/>
              </w:rPr>
            </w:pPr>
            <w:r>
              <w:rPr>
                <w:rFonts w:asciiTheme="minorHAnsi" w:hAnsiTheme="minorHAnsi"/>
                <w:b/>
                <w:bCs/>
                <w:szCs w:val="20"/>
              </w:rPr>
              <w:t>E</w:t>
            </w:r>
            <w:r w:rsidRPr="00293470">
              <w:rPr>
                <w:rFonts w:asciiTheme="minorHAnsi" w:hAnsiTheme="minorHAnsi"/>
                <w:b/>
                <w:bCs/>
                <w:szCs w:val="20"/>
              </w:rPr>
              <w:t xml:space="preserve">quipe pressentie pour les prestations </w:t>
            </w:r>
            <w:r>
              <w:rPr>
                <w:rFonts w:asciiTheme="minorHAnsi" w:hAnsiTheme="minorHAnsi"/>
                <w:b/>
                <w:bCs/>
                <w:szCs w:val="20"/>
              </w:rPr>
              <w:t>d’assistance client (Hotline)</w:t>
            </w:r>
          </w:p>
        </w:tc>
      </w:tr>
      <w:tr w:rsidR="006F57C5" w:rsidRPr="00293470" w14:paraId="417CE4FA" w14:textId="77777777" w:rsidTr="00AB1DA1">
        <w:trPr>
          <w:cantSplit/>
          <w:tblHeader/>
          <w:jc w:val="center"/>
        </w:trPr>
        <w:tc>
          <w:tcPr>
            <w:tcW w:w="3518" w:type="dxa"/>
          </w:tcPr>
          <w:p w14:paraId="1A6CA5EF" w14:textId="1359FD52" w:rsidR="006F57C5" w:rsidRPr="00293470" w:rsidRDefault="006F57C5" w:rsidP="00AB1DA1">
            <w:pPr>
              <w:keepNext/>
              <w:tabs>
                <w:tab w:val="center" w:pos="1985"/>
              </w:tabs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Nom et prénom</w:t>
            </w:r>
            <w:r w:rsidR="003B7579">
              <w:rPr>
                <w:rFonts w:asciiTheme="minorHAnsi" w:hAnsiTheme="minorHAnsi"/>
                <w:bCs/>
                <w:szCs w:val="20"/>
              </w:rPr>
              <w:t xml:space="preserve"> (initiales)</w:t>
            </w:r>
          </w:p>
        </w:tc>
        <w:tc>
          <w:tcPr>
            <w:tcW w:w="3286" w:type="dxa"/>
          </w:tcPr>
          <w:p w14:paraId="55268303" w14:textId="77777777" w:rsidR="006F57C5" w:rsidRPr="00293470" w:rsidRDefault="006F57C5" w:rsidP="00AB1DA1">
            <w:pPr>
              <w:keepNext/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Fonction dans le projet</w:t>
            </w:r>
          </w:p>
        </w:tc>
      </w:tr>
      <w:tr w:rsidR="006F57C5" w:rsidRPr="00293470" w14:paraId="72FFD2EB" w14:textId="77777777" w:rsidTr="00AB1DA1">
        <w:trPr>
          <w:cantSplit/>
          <w:jc w:val="center"/>
        </w:trPr>
        <w:tc>
          <w:tcPr>
            <w:tcW w:w="3518" w:type="dxa"/>
          </w:tcPr>
          <w:p w14:paraId="6F693152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31960336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63060229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788DCD09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36536409" w14:textId="77777777" w:rsidTr="00AB1DA1">
        <w:trPr>
          <w:cantSplit/>
          <w:jc w:val="center"/>
        </w:trPr>
        <w:tc>
          <w:tcPr>
            <w:tcW w:w="3518" w:type="dxa"/>
          </w:tcPr>
          <w:p w14:paraId="5B4B7CED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7A047E2A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19690AF2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6DD598CA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07DFF084" w14:textId="77777777" w:rsidTr="00AB1DA1">
        <w:trPr>
          <w:cantSplit/>
          <w:jc w:val="center"/>
        </w:trPr>
        <w:tc>
          <w:tcPr>
            <w:tcW w:w="3518" w:type="dxa"/>
          </w:tcPr>
          <w:p w14:paraId="3831816A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5E3E98AC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2273DE2C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521EEFBC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</w:tbl>
    <w:p w14:paraId="351ABD0A" w14:textId="77777777" w:rsidR="006F57C5" w:rsidRDefault="006F57C5" w:rsidP="006F57C5">
      <w:pPr>
        <w:ind w:left="1440"/>
        <w:rPr>
          <w:rFonts w:asciiTheme="minorHAnsi" w:hAnsiTheme="minorHAnsi"/>
          <w:szCs w:val="20"/>
        </w:rPr>
      </w:pPr>
      <w:r w:rsidRPr="00293470">
        <w:rPr>
          <w:rFonts w:asciiTheme="minorHAnsi" w:hAnsiTheme="minorHAnsi"/>
          <w:szCs w:val="20"/>
        </w:rPr>
        <w:t>(Créer ou supprimer autant de lignes que de besoin.)</w:t>
      </w:r>
    </w:p>
    <w:p w14:paraId="7D9B6058" w14:textId="77777777" w:rsidR="006F57C5" w:rsidRDefault="006F57C5" w:rsidP="006F57C5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60"/>
        <w:gridCol w:w="6804"/>
      </w:tblGrid>
      <w:tr w:rsidR="006F57C5" w14:paraId="0A11BF44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0CABA418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proofErr w:type="gramStart"/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Organisation,</w:t>
            </w:r>
            <w:r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méthodes</w:t>
            </w:r>
            <w:proofErr w:type="gramEnd"/>
            <w:r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  <w:r w:rsidRPr="006F57C5">
              <w:rPr>
                <w:rFonts w:asciiTheme="minorHAnsi" w:eastAsia="Calibri" w:hAnsiTheme="minorHAnsi" w:cstheme="minorBidi"/>
                <w:b/>
                <w:i/>
                <w:sz w:val="16"/>
                <w:szCs w:val="16"/>
                <w:lang w:eastAsia="en-US"/>
              </w:rPr>
              <w:t>(déroulement, démarche qualité, délais…)</w:t>
            </w:r>
          </w:p>
        </w:tc>
        <w:tc>
          <w:tcPr>
            <w:tcW w:w="6804" w:type="dxa"/>
          </w:tcPr>
          <w:p w14:paraId="2FC2EA63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63A69E3F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6F57C5" w14:paraId="6103A222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65E34827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Outils</w:t>
            </w:r>
          </w:p>
        </w:tc>
        <w:tc>
          <w:tcPr>
            <w:tcW w:w="6804" w:type="dxa"/>
          </w:tcPr>
          <w:p w14:paraId="5B53DFB3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3BB9C692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6F57C5" w14:paraId="1D57FE2F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636FDD0C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Justification de la charge</w:t>
            </w:r>
          </w:p>
        </w:tc>
        <w:tc>
          <w:tcPr>
            <w:tcW w:w="6804" w:type="dxa"/>
          </w:tcPr>
          <w:p w14:paraId="55800860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2BCE1DBF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</w:tbl>
    <w:p w14:paraId="67C05F60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3A5924F4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4AB3E522" w14:textId="6008D825" w:rsidR="006F57C5" w:rsidRPr="004C00F2" w:rsidRDefault="006F57C5" w:rsidP="006F5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right="7370"/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</w:pPr>
      <w:r w:rsidRPr="004C00F2"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  <w:t xml:space="preserve">Transfert de compétences </w:t>
      </w:r>
    </w:p>
    <w:p w14:paraId="08EB6CA7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W w:w="68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  <w:gridCol w:w="3286"/>
      </w:tblGrid>
      <w:tr w:rsidR="006F57C5" w:rsidRPr="00293470" w14:paraId="0810C7C4" w14:textId="77777777" w:rsidTr="006F57C5">
        <w:trPr>
          <w:cantSplit/>
          <w:tblHeader/>
          <w:jc w:val="center"/>
        </w:trPr>
        <w:tc>
          <w:tcPr>
            <w:tcW w:w="6804" w:type="dxa"/>
            <w:gridSpan w:val="2"/>
            <w:shd w:val="clear" w:color="auto" w:fill="D9D9D9" w:themeFill="background1" w:themeFillShade="D9"/>
          </w:tcPr>
          <w:p w14:paraId="1A068B0A" w14:textId="6B4A8D38" w:rsidR="006F57C5" w:rsidRPr="00293470" w:rsidRDefault="006F57C5" w:rsidP="00AB1DA1">
            <w:pPr>
              <w:keepNext/>
              <w:spacing w:after="240"/>
              <w:jc w:val="center"/>
              <w:rPr>
                <w:rFonts w:asciiTheme="minorHAnsi" w:hAnsiTheme="minorHAnsi"/>
                <w:b/>
                <w:bCs/>
                <w:szCs w:val="20"/>
              </w:rPr>
            </w:pPr>
            <w:r>
              <w:rPr>
                <w:rFonts w:asciiTheme="minorHAnsi" w:hAnsiTheme="minorHAnsi"/>
                <w:b/>
                <w:bCs/>
                <w:szCs w:val="20"/>
              </w:rPr>
              <w:t>E</w:t>
            </w:r>
            <w:r w:rsidRPr="00293470">
              <w:rPr>
                <w:rFonts w:asciiTheme="minorHAnsi" w:hAnsiTheme="minorHAnsi"/>
                <w:b/>
                <w:bCs/>
                <w:szCs w:val="20"/>
              </w:rPr>
              <w:t xml:space="preserve">quipe pressentie pour les prestations </w:t>
            </w:r>
            <w:r>
              <w:rPr>
                <w:rFonts w:asciiTheme="minorHAnsi" w:hAnsiTheme="minorHAnsi"/>
                <w:b/>
                <w:bCs/>
                <w:szCs w:val="20"/>
              </w:rPr>
              <w:t>de réversibilité</w:t>
            </w:r>
          </w:p>
        </w:tc>
      </w:tr>
      <w:tr w:rsidR="006F57C5" w:rsidRPr="00293470" w14:paraId="5FE120BF" w14:textId="77777777" w:rsidTr="00AB1DA1">
        <w:trPr>
          <w:cantSplit/>
          <w:tblHeader/>
          <w:jc w:val="center"/>
        </w:trPr>
        <w:tc>
          <w:tcPr>
            <w:tcW w:w="3518" w:type="dxa"/>
          </w:tcPr>
          <w:p w14:paraId="06CC6879" w14:textId="36298F8A" w:rsidR="006F57C5" w:rsidRPr="00293470" w:rsidRDefault="006F57C5" w:rsidP="00AB1DA1">
            <w:pPr>
              <w:keepNext/>
              <w:tabs>
                <w:tab w:val="center" w:pos="1985"/>
              </w:tabs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Nom et prénom</w:t>
            </w:r>
            <w:r w:rsidR="003B7579">
              <w:rPr>
                <w:rFonts w:asciiTheme="minorHAnsi" w:hAnsiTheme="minorHAnsi"/>
                <w:bCs/>
                <w:szCs w:val="20"/>
              </w:rPr>
              <w:t xml:space="preserve"> (initiales)</w:t>
            </w:r>
          </w:p>
        </w:tc>
        <w:tc>
          <w:tcPr>
            <w:tcW w:w="3286" w:type="dxa"/>
          </w:tcPr>
          <w:p w14:paraId="6AD09B42" w14:textId="77777777" w:rsidR="006F57C5" w:rsidRPr="00293470" w:rsidRDefault="006F57C5" w:rsidP="00AB1DA1">
            <w:pPr>
              <w:keepNext/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Fonction dans le projet</w:t>
            </w:r>
          </w:p>
        </w:tc>
      </w:tr>
      <w:tr w:rsidR="006F57C5" w:rsidRPr="00293470" w14:paraId="6E118AD8" w14:textId="77777777" w:rsidTr="00AB1DA1">
        <w:trPr>
          <w:cantSplit/>
          <w:jc w:val="center"/>
        </w:trPr>
        <w:tc>
          <w:tcPr>
            <w:tcW w:w="3518" w:type="dxa"/>
          </w:tcPr>
          <w:p w14:paraId="5AB21D45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7E19D0C1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3F6A8382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7443F4C1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3D0CF6C4" w14:textId="77777777" w:rsidTr="00AB1DA1">
        <w:trPr>
          <w:cantSplit/>
          <w:jc w:val="center"/>
        </w:trPr>
        <w:tc>
          <w:tcPr>
            <w:tcW w:w="3518" w:type="dxa"/>
          </w:tcPr>
          <w:p w14:paraId="32086EB0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088B3746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5FD42A08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695D582F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775C7C5B" w14:textId="77777777" w:rsidTr="00AB1DA1">
        <w:trPr>
          <w:cantSplit/>
          <w:jc w:val="center"/>
        </w:trPr>
        <w:tc>
          <w:tcPr>
            <w:tcW w:w="3518" w:type="dxa"/>
          </w:tcPr>
          <w:p w14:paraId="35638210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458176E1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12BA7221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15B90E0B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</w:tbl>
    <w:p w14:paraId="321BB063" w14:textId="77777777" w:rsidR="006F57C5" w:rsidRDefault="006F57C5" w:rsidP="006F57C5">
      <w:pPr>
        <w:ind w:left="1440"/>
        <w:rPr>
          <w:rFonts w:asciiTheme="minorHAnsi" w:hAnsiTheme="minorHAnsi"/>
          <w:szCs w:val="20"/>
        </w:rPr>
      </w:pPr>
      <w:r w:rsidRPr="00293470">
        <w:rPr>
          <w:rFonts w:asciiTheme="minorHAnsi" w:hAnsiTheme="minorHAnsi"/>
          <w:szCs w:val="20"/>
        </w:rPr>
        <w:t>(Créer ou supprimer autant de lignes que de besoin.)</w:t>
      </w:r>
    </w:p>
    <w:p w14:paraId="31155264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62A1F566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7A503A72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60"/>
        <w:gridCol w:w="6804"/>
      </w:tblGrid>
      <w:tr w:rsidR="006F57C5" w14:paraId="1061A0D1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72E64DD6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proofErr w:type="gramStart"/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Organisation,</w:t>
            </w:r>
            <w:r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méthodes</w:t>
            </w:r>
            <w:proofErr w:type="gramEnd"/>
            <w:r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  <w:r w:rsidRPr="006F57C5">
              <w:rPr>
                <w:rFonts w:asciiTheme="minorHAnsi" w:eastAsia="Calibri" w:hAnsiTheme="minorHAnsi" w:cstheme="minorBidi"/>
                <w:b/>
                <w:i/>
                <w:sz w:val="16"/>
                <w:szCs w:val="16"/>
                <w:lang w:eastAsia="en-US"/>
              </w:rPr>
              <w:t>(déroulement, démarche qualité, délais…)</w:t>
            </w:r>
          </w:p>
        </w:tc>
        <w:tc>
          <w:tcPr>
            <w:tcW w:w="6804" w:type="dxa"/>
          </w:tcPr>
          <w:p w14:paraId="0845040E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5AB9438F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6F57C5" w14:paraId="2820EE94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0C631991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Outils</w:t>
            </w:r>
          </w:p>
        </w:tc>
        <w:tc>
          <w:tcPr>
            <w:tcW w:w="6804" w:type="dxa"/>
          </w:tcPr>
          <w:p w14:paraId="50D88686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1DAD9B06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6F57C5" w14:paraId="55704E01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126D5C7D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Justification de la charge</w:t>
            </w:r>
          </w:p>
        </w:tc>
        <w:tc>
          <w:tcPr>
            <w:tcW w:w="6804" w:type="dxa"/>
          </w:tcPr>
          <w:p w14:paraId="0881EE25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7B99C6E6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</w:tbl>
    <w:p w14:paraId="72DF12EF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3D05D30B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37406CF6" w14:textId="305F20A7" w:rsidR="006F57C5" w:rsidRPr="004C00F2" w:rsidRDefault="006F57C5" w:rsidP="004C00F2">
      <w:pPr>
        <w:ind w:left="1080"/>
        <w:rPr>
          <w:rFonts w:asciiTheme="minorHAnsi" w:eastAsia="Calibri" w:hAnsiTheme="minorHAnsi" w:cstheme="minorBidi"/>
          <w:szCs w:val="16"/>
          <w:lang w:eastAsia="en-US"/>
        </w:rPr>
      </w:pPr>
    </w:p>
    <w:p w14:paraId="0C1281AF" w14:textId="3826844E" w:rsidR="006F57C5" w:rsidRPr="004C00F2" w:rsidRDefault="004C00F2" w:rsidP="004C0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right="6519"/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</w:pPr>
      <w:r w:rsidRPr="004C00F2">
        <w:rPr>
          <w:rFonts w:asciiTheme="minorHAnsi" w:eastAsia="Calibri" w:hAnsiTheme="minorHAnsi" w:cstheme="minorBidi"/>
          <w:b/>
          <w:color w:val="0070C0"/>
          <w:szCs w:val="16"/>
          <w:lang w:eastAsia="en-US"/>
        </w:rPr>
        <w:t xml:space="preserve">Audit en accessibilité numérique </w:t>
      </w:r>
    </w:p>
    <w:p w14:paraId="46530985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W w:w="68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  <w:gridCol w:w="3286"/>
      </w:tblGrid>
      <w:tr w:rsidR="006F57C5" w:rsidRPr="00293470" w14:paraId="7AA1776C" w14:textId="77777777" w:rsidTr="00AB1DA1">
        <w:trPr>
          <w:cantSplit/>
          <w:tblHeader/>
          <w:jc w:val="center"/>
        </w:trPr>
        <w:tc>
          <w:tcPr>
            <w:tcW w:w="6804" w:type="dxa"/>
            <w:gridSpan w:val="2"/>
          </w:tcPr>
          <w:p w14:paraId="0E1299C3" w14:textId="13B7C580" w:rsidR="006F57C5" w:rsidRPr="00293470" w:rsidRDefault="006F57C5" w:rsidP="00AB1DA1">
            <w:pPr>
              <w:keepNext/>
              <w:spacing w:after="240"/>
              <w:jc w:val="center"/>
              <w:rPr>
                <w:rFonts w:asciiTheme="minorHAnsi" w:hAnsiTheme="minorHAnsi"/>
                <w:b/>
                <w:bCs/>
                <w:szCs w:val="20"/>
              </w:rPr>
            </w:pPr>
            <w:r>
              <w:rPr>
                <w:rFonts w:asciiTheme="minorHAnsi" w:hAnsiTheme="minorHAnsi"/>
                <w:b/>
                <w:bCs/>
                <w:szCs w:val="20"/>
              </w:rPr>
              <w:t>E</w:t>
            </w:r>
            <w:r w:rsidRPr="00293470">
              <w:rPr>
                <w:rFonts w:asciiTheme="minorHAnsi" w:hAnsiTheme="minorHAnsi"/>
                <w:b/>
                <w:bCs/>
                <w:szCs w:val="20"/>
              </w:rPr>
              <w:t xml:space="preserve">quipe pressentie pour les prestations </w:t>
            </w:r>
            <w:r>
              <w:rPr>
                <w:rFonts w:asciiTheme="minorHAnsi" w:hAnsiTheme="minorHAnsi"/>
                <w:b/>
                <w:bCs/>
                <w:szCs w:val="20"/>
              </w:rPr>
              <w:t>d’audit</w:t>
            </w:r>
            <w:r w:rsidRPr="00293470">
              <w:rPr>
                <w:rFonts w:asciiTheme="minorHAnsi" w:hAnsiTheme="minorHAnsi"/>
                <w:b/>
                <w:bCs/>
                <w:szCs w:val="20"/>
              </w:rPr>
              <w:t xml:space="preserve"> </w:t>
            </w:r>
          </w:p>
        </w:tc>
      </w:tr>
      <w:tr w:rsidR="006F57C5" w:rsidRPr="00293470" w14:paraId="16CB6F29" w14:textId="77777777" w:rsidTr="00AB1DA1">
        <w:trPr>
          <w:cantSplit/>
          <w:tblHeader/>
          <w:jc w:val="center"/>
        </w:trPr>
        <w:tc>
          <w:tcPr>
            <w:tcW w:w="3518" w:type="dxa"/>
          </w:tcPr>
          <w:p w14:paraId="1F6F632C" w14:textId="2A7CFB10" w:rsidR="006F57C5" w:rsidRPr="00293470" w:rsidRDefault="006F57C5" w:rsidP="00AB1DA1">
            <w:pPr>
              <w:keepNext/>
              <w:tabs>
                <w:tab w:val="center" w:pos="1985"/>
              </w:tabs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Nom et prénom</w:t>
            </w:r>
            <w:r w:rsidR="003B7579">
              <w:rPr>
                <w:rFonts w:asciiTheme="minorHAnsi" w:hAnsiTheme="minorHAnsi"/>
                <w:bCs/>
                <w:szCs w:val="20"/>
              </w:rPr>
              <w:t xml:space="preserve"> (</w:t>
            </w:r>
            <w:proofErr w:type="spellStart"/>
            <w:r w:rsidR="003B7579">
              <w:rPr>
                <w:rFonts w:asciiTheme="minorHAnsi" w:hAnsiTheme="minorHAnsi"/>
                <w:bCs/>
                <w:szCs w:val="20"/>
              </w:rPr>
              <w:t>iniitales</w:t>
            </w:r>
            <w:proofErr w:type="spellEnd"/>
            <w:r w:rsidR="003B7579">
              <w:rPr>
                <w:rFonts w:asciiTheme="minorHAnsi" w:hAnsiTheme="minorHAnsi"/>
                <w:bCs/>
                <w:szCs w:val="20"/>
              </w:rPr>
              <w:t>)</w:t>
            </w:r>
          </w:p>
        </w:tc>
        <w:tc>
          <w:tcPr>
            <w:tcW w:w="3286" w:type="dxa"/>
          </w:tcPr>
          <w:p w14:paraId="0F3C490F" w14:textId="77777777" w:rsidR="006F57C5" w:rsidRPr="00293470" w:rsidRDefault="006F57C5" w:rsidP="00AB1DA1">
            <w:pPr>
              <w:keepNext/>
              <w:spacing w:after="240"/>
              <w:jc w:val="center"/>
              <w:rPr>
                <w:rFonts w:asciiTheme="minorHAnsi" w:hAnsiTheme="minorHAnsi"/>
                <w:bCs/>
                <w:szCs w:val="20"/>
              </w:rPr>
            </w:pPr>
            <w:r w:rsidRPr="00293470">
              <w:rPr>
                <w:rFonts w:asciiTheme="minorHAnsi" w:hAnsiTheme="minorHAnsi"/>
                <w:bCs/>
                <w:szCs w:val="20"/>
              </w:rPr>
              <w:t>Fonction dans le projet</w:t>
            </w:r>
          </w:p>
        </w:tc>
      </w:tr>
      <w:tr w:rsidR="006F57C5" w:rsidRPr="00293470" w14:paraId="7D25735C" w14:textId="77777777" w:rsidTr="00AB1DA1">
        <w:trPr>
          <w:cantSplit/>
          <w:jc w:val="center"/>
        </w:trPr>
        <w:tc>
          <w:tcPr>
            <w:tcW w:w="3518" w:type="dxa"/>
          </w:tcPr>
          <w:p w14:paraId="15743FE7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27C449C0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304E1382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3E4F2404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0E2DC454" w14:textId="77777777" w:rsidTr="00AB1DA1">
        <w:trPr>
          <w:cantSplit/>
          <w:jc w:val="center"/>
        </w:trPr>
        <w:tc>
          <w:tcPr>
            <w:tcW w:w="3518" w:type="dxa"/>
          </w:tcPr>
          <w:p w14:paraId="20C77C52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1FF91ED9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33212221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192727C7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  <w:tr w:rsidR="006F57C5" w:rsidRPr="00293470" w14:paraId="06A17DF8" w14:textId="77777777" w:rsidTr="00AB1DA1">
        <w:trPr>
          <w:cantSplit/>
          <w:jc w:val="center"/>
        </w:trPr>
        <w:tc>
          <w:tcPr>
            <w:tcW w:w="3518" w:type="dxa"/>
          </w:tcPr>
          <w:p w14:paraId="0CD1857D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  <w:tc>
          <w:tcPr>
            <w:tcW w:w="3286" w:type="dxa"/>
          </w:tcPr>
          <w:p w14:paraId="5CFABE03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1A585C5F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  <w:p w14:paraId="4ADC75D6" w14:textId="77777777" w:rsidR="006F57C5" w:rsidRPr="00293470" w:rsidRDefault="006F57C5" w:rsidP="00AB1DA1">
            <w:pPr>
              <w:tabs>
                <w:tab w:val="center" w:pos="1985"/>
              </w:tabs>
              <w:jc w:val="left"/>
              <w:rPr>
                <w:rFonts w:asciiTheme="minorHAnsi" w:hAnsiTheme="minorHAnsi"/>
                <w:bCs/>
                <w:szCs w:val="20"/>
                <w:lang w:val="en-GB"/>
              </w:rPr>
            </w:pPr>
          </w:p>
        </w:tc>
      </w:tr>
    </w:tbl>
    <w:p w14:paraId="7C6A43CB" w14:textId="77777777" w:rsidR="006F57C5" w:rsidRDefault="006F57C5" w:rsidP="006F57C5">
      <w:pPr>
        <w:ind w:left="1440"/>
        <w:rPr>
          <w:rFonts w:asciiTheme="minorHAnsi" w:hAnsiTheme="minorHAnsi"/>
          <w:szCs w:val="20"/>
        </w:rPr>
      </w:pPr>
      <w:r w:rsidRPr="00293470">
        <w:rPr>
          <w:rFonts w:asciiTheme="minorHAnsi" w:hAnsiTheme="minorHAnsi"/>
          <w:szCs w:val="20"/>
        </w:rPr>
        <w:t>(Créer ou supprimer autant de lignes que de besoin.)</w:t>
      </w:r>
    </w:p>
    <w:p w14:paraId="7AA10390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60"/>
        <w:gridCol w:w="6804"/>
      </w:tblGrid>
      <w:tr w:rsidR="006F57C5" w14:paraId="57149F85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696424C9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proofErr w:type="gramStart"/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Organisation,</w:t>
            </w:r>
            <w:r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méthodes</w:t>
            </w:r>
            <w:proofErr w:type="gramEnd"/>
            <w:r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 xml:space="preserve"> </w:t>
            </w:r>
            <w:r w:rsidRPr="006F57C5">
              <w:rPr>
                <w:rFonts w:asciiTheme="minorHAnsi" w:eastAsia="Calibri" w:hAnsiTheme="minorHAnsi" w:cstheme="minorBidi"/>
                <w:b/>
                <w:i/>
                <w:sz w:val="16"/>
                <w:szCs w:val="16"/>
                <w:lang w:eastAsia="en-US"/>
              </w:rPr>
              <w:t>(déroulement, démarche qualité, délais…)</w:t>
            </w:r>
          </w:p>
        </w:tc>
        <w:tc>
          <w:tcPr>
            <w:tcW w:w="6804" w:type="dxa"/>
          </w:tcPr>
          <w:p w14:paraId="41E41BFF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6712CB78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6F57C5" w14:paraId="0236A8EF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4D38A4DB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Outils</w:t>
            </w:r>
          </w:p>
        </w:tc>
        <w:tc>
          <w:tcPr>
            <w:tcW w:w="6804" w:type="dxa"/>
          </w:tcPr>
          <w:p w14:paraId="111942D9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112637C8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  <w:tr w:rsidR="006F57C5" w14:paraId="33F7BCA3" w14:textId="77777777" w:rsidTr="00AB1DA1">
        <w:tc>
          <w:tcPr>
            <w:tcW w:w="2660" w:type="dxa"/>
            <w:shd w:val="clear" w:color="auto" w:fill="D9D9D9" w:themeFill="background1" w:themeFillShade="D9"/>
          </w:tcPr>
          <w:p w14:paraId="05FB91EC" w14:textId="77777777" w:rsidR="006F57C5" w:rsidRPr="009349AC" w:rsidRDefault="006F57C5" w:rsidP="00AB1DA1">
            <w:pPr>
              <w:spacing w:after="120"/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</w:pPr>
            <w:r w:rsidRPr="009349AC">
              <w:rPr>
                <w:rFonts w:asciiTheme="minorHAnsi" w:eastAsia="Calibri" w:hAnsiTheme="minorHAnsi" w:cstheme="minorBidi"/>
                <w:b/>
                <w:szCs w:val="16"/>
                <w:lang w:eastAsia="en-US"/>
              </w:rPr>
              <w:t>Justification de la charge</w:t>
            </w:r>
          </w:p>
        </w:tc>
        <w:tc>
          <w:tcPr>
            <w:tcW w:w="6804" w:type="dxa"/>
          </w:tcPr>
          <w:p w14:paraId="1F19CDF3" w14:textId="77777777" w:rsidR="006F57C5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  <w:p w14:paraId="3BFEAB20" w14:textId="77777777" w:rsidR="006F57C5" w:rsidRPr="003F257B" w:rsidRDefault="006F57C5" w:rsidP="00AB1DA1">
            <w:pPr>
              <w:spacing w:after="120"/>
              <w:rPr>
                <w:rFonts w:asciiTheme="minorHAnsi" w:eastAsia="Calibri" w:hAnsiTheme="minorHAnsi" w:cstheme="minorBidi"/>
                <w:szCs w:val="16"/>
                <w:lang w:eastAsia="en-US"/>
              </w:rPr>
            </w:pPr>
          </w:p>
        </w:tc>
      </w:tr>
    </w:tbl>
    <w:p w14:paraId="61E355EC" w14:textId="77777777" w:rsidR="006F57C5" w:rsidRDefault="006F57C5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</w:p>
    <w:p w14:paraId="50094C95" w14:textId="77777777" w:rsidR="00753B83" w:rsidRPr="00342766" w:rsidRDefault="00753B83" w:rsidP="00753B83">
      <w:pPr>
        <w:spacing w:after="120"/>
        <w:rPr>
          <w:rFonts w:asciiTheme="minorHAnsi" w:eastAsia="Calibri" w:hAnsiTheme="minorHAnsi" w:cstheme="minorBidi"/>
          <w:b/>
          <w:szCs w:val="16"/>
          <w:lang w:eastAsia="en-US"/>
        </w:rPr>
      </w:pPr>
      <w:r>
        <w:rPr>
          <w:rFonts w:asciiTheme="minorHAnsi" w:eastAsia="Calibri" w:hAnsiTheme="minorHAnsi" w:cstheme="minorBidi"/>
          <w:b/>
          <w:szCs w:val="16"/>
          <w:lang w:eastAsia="en-US"/>
        </w:rPr>
        <w:t>………</w:t>
      </w:r>
    </w:p>
    <w:p w14:paraId="0FCBDDE7" w14:textId="77777777" w:rsidR="00753B83" w:rsidRDefault="00753B83" w:rsidP="00753B83">
      <w:pPr>
        <w:pStyle w:val="Paragraphedeliste"/>
        <w:ind w:left="1440"/>
        <w:rPr>
          <w:rFonts w:asciiTheme="minorHAnsi" w:eastAsia="Calibri" w:hAnsiTheme="minorHAnsi" w:cstheme="minorBidi"/>
          <w:szCs w:val="16"/>
          <w:lang w:eastAsia="en-US"/>
        </w:rPr>
      </w:pPr>
    </w:p>
    <w:p w14:paraId="1B0C9E5E" w14:textId="77777777" w:rsidR="00753B83" w:rsidRDefault="00753B83" w:rsidP="00753B83">
      <w:pPr>
        <w:pStyle w:val="Paragraphedeliste"/>
        <w:ind w:left="1440"/>
        <w:rPr>
          <w:rFonts w:asciiTheme="minorHAnsi" w:eastAsia="Calibri" w:hAnsiTheme="minorHAnsi" w:cstheme="minorBidi"/>
          <w:szCs w:val="16"/>
          <w:lang w:eastAsia="en-US"/>
        </w:rPr>
      </w:pPr>
      <w:r>
        <w:rPr>
          <w:rFonts w:asciiTheme="minorHAnsi" w:eastAsia="Calibri" w:hAnsiTheme="minorHAnsi" w:cstheme="minorBidi"/>
          <w:szCs w:val="16"/>
          <w:lang w:eastAsia="en-US"/>
        </w:rPr>
        <w:t>.</w:t>
      </w:r>
    </w:p>
    <w:p w14:paraId="4E243F82" w14:textId="77777777" w:rsidR="00753B83" w:rsidRDefault="00753B83" w:rsidP="00753B83">
      <w:pPr>
        <w:pStyle w:val="Paragraphedeliste"/>
        <w:ind w:left="1440"/>
        <w:rPr>
          <w:rFonts w:asciiTheme="minorHAnsi" w:eastAsia="Calibri" w:hAnsiTheme="minorHAnsi" w:cstheme="minorBidi"/>
          <w:szCs w:val="16"/>
          <w:lang w:eastAsia="en-US"/>
        </w:rPr>
      </w:pPr>
    </w:p>
    <w:p w14:paraId="5FA54361" w14:textId="77777777" w:rsidR="00753B83" w:rsidRDefault="00753B83" w:rsidP="00753B83">
      <w:pPr>
        <w:pStyle w:val="Paragraphedeliste"/>
        <w:ind w:left="1440"/>
        <w:rPr>
          <w:rFonts w:asciiTheme="minorHAnsi" w:eastAsia="Calibri" w:hAnsiTheme="minorHAnsi" w:cstheme="minorBidi"/>
          <w:szCs w:val="16"/>
          <w:lang w:eastAsia="en-US"/>
        </w:rPr>
      </w:pPr>
    </w:p>
    <w:p w14:paraId="6216C251" w14:textId="77777777" w:rsidR="00753B83" w:rsidRDefault="00753B83" w:rsidP="00753B83">
      <w:pPr>
        <w:pStyle w:val="Paragraphedeliste"/>
        <w:ind w:left="1440"/>
        <w:rPr>
          <w:rFonts w:asciiTheme="minorHAnsi" w:eastAsia="Calibri" w:hAnsiTheme="minorHAnsi" w:cstheme="minorBidi"/>
          <w:szCs w:val="16"/>
          <w:lang w:eastAsia="en-US"/>
        </w:rPr>
      </w:pPr>
    </w:p>
    <w:p w14:paraId="1E2994B7" w14:textId="77777777" w:rsidR="00753B83" w:rsidRDefault="00753B83" w:rsidP="00753B83">
      <w:pPr>
        <w:pStyle w:val="Paragraphedeliste"/>
        <w:ind w:left="1440"/>
        <w:rPr>
          <w:rFonts w:asciiTheme="minorHAnsi" w:eastAsia="Calibri" w:hAnsiTheme="minorHAnsi" w:cstheme="minorBidi"/>
          <w:szCs w:val="16"/>
          <w:lang w:eastAsia="en-US"/>
        </w:rPr>
      </w:pPr>
    </w:p>
    <w:p w14:paraId="3C3AEA8D" w14:textId="77777777" w:rsidR="00753B83" w:rsidRDefault="00753B83" w:rsidP="00753B83">
      <w:pPr>
        <w:pStyle w:val="Paragraphedeliste"/>
        <w:ind w:left="1440"/>
        <w:rPr>
          <w:rFonts w:asciiTheme="minorHAnsi" w:eastAsia="Calibri" w:hAnsiTheme="minorHAnsi" w:cstheme="minorBidi"/>
          <w:szCs w:val="16"/>
          <w:lang w:eastAsia="en-US"/>
        </w:rPr>
      </w:pPr>
    </w:p>
    <w:p w14:paraId="5F5CCF9D" w14:textId="77777777" w:rsidR="00753B83" w:rsidRDefault="00753B83" w:rsidP="00753B83">
      <w:pPr>
        <w:spacing w:after="0"/>
        <w:jc w:val="left"/>
        <w:rPr>
          <w:rFonts w:asciiTheme="minorHAnsi" w:eastAsia="Calibri" w:hAnsiTheme="minorHAnsi" w:cstheme="minorBidi"/>
          <w:szCs w:val="16"/>
          <w:lang w:eastAsia="en-US"/>
        </w:rPr>
      </w:pPr>
      <w:r>
        <w:rPr>
          <w:rFonts w:asciiTheme="minorHAnsi" w:eastAsia="Calibri" w:hAnsiTheme="minorHAnsi" w:cstheme="minorBidi"/>
          <w:szCs w:val="16"/>
          <w:lang w:eastAsia="en-US"/>
        </w:rPr>
        <w:br w:type="page"/>
      </w:r>
    </w:p>
    <w:p w14:paraId="14182D2D" w14:textId="21956CBA" w:rsidR="001279E0" w:rsidRPr="00C217B5" w:rsidRDefault="007972FA" w:rsidP="00A25ACC">
      <w:pPr>
        <w:pStyle w:val="Titre1"/>
        <w:keepNext w:val="0"/>
        <w:numPr>
          <w:ilvl w:val="0"/>
          <w:numId w:val="2"/>
        </w:numPr>
        <w:pBdr>
          <w:bottom w:val="single" w:sz="4" w:space="1" w:color="000000" w:themeColor="text1"/>
        </w:pBdr>
        <w:tabs>
          <w:tab w:val="clear" w:pos="1701"/>
        </w:tabs>
        <w:spacing w:before="360" w:after="200"/>
        <w:ind w:left="644" w:hanging="644"/>
        <w:jc w:val="left"/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</w:pPr>
      <w:bookmarkStart w:id="36" w:name="_Toc216086807"/>
      <w:r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lastRenderedPageBreak/>
        <w:t>Valeur technique : P</w:t>
      </w:r>
      <w:r w:rsidR="00B5365D" w:rsidRPr="00C217B5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>ertinence des charges estimées associées à chaque prestation</w:t>
      </w:r>
      <w:bookmarkEnd w:id="36"/>
      <w:r w:rsidR="00B5365D" w:rsidRPr="00C217B5"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 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E89D4EF" w14:textId="77777777" w:rsidR="001942DE" w:rsidRDefault="00315AD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  <w:r w:rsidRPr="00910139">
        <w:rPr>
          <w:rFonts w:asciiTheme="minorHAnsi" w:eastAsia="Calibri" w:hAnsiTheme="minorHAnsi" w:cstheme="minorBidi"/>
          <w:szCs w:val="16"/>
          <w:lang w:eastAsia="en-US"/>
        </w:rPr>
        <w:t xml:space="preserve"> Compléter</w:t>
      </w:r>
      <w:r w:rsidR="007C2C74"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  <w:r w:rsidR="007C2C74" w:rsidRPr="007C2C74">
        <w:rPr>
          <w:rFonts w:asciiTheme="minorHAnsi" w:eastAsia="Calibri" w:hAnsiTheme="minorHAnsi" w:cstheme="minorBidi"/>
          <w:b/>
          <w:szCs w:val="16"/>
          <w:lang w:eastAsia="en-US"/>
        </w:rPr>
        <w:t xml:space="preserve">obligatoirement </w:t>
      </w:r>
      <w:r w:rsidR="007C2C74">
        <w:rPr>
          <w:rFonts w:asciiTheme="minorHAnsi" w:eastAsia="Calibri" w:hAnsiTheme="minorHAnsi" w:cstheme="minorBidi"/>
          <w:b/>
          <w:szCs w:val="16"/>
          <w:lang w:eastAsia="en-US"/>
        </w:rPr>
        <w:t xml:space="preserve">et </w:t>
      </w:r>
      <w:r w:rsidR="007C2C74" w:rsidRPr="007C2C74">
        <w:rPr>
          <w:rFonts w:asciiTheme="minorHAnsi" w:eastAsia="Calibri" w:hAnsiTheme="minorHAnsi" w:cstheme="minorBidi"/>
          <w:b/>
          <w:szCs w:val="16"/>
          <w:lang w:eastAsia="en-US"/>
        </w:rPr>
        <w:t>sans modification</w:t>
      </w:r>
      <w:r w:rsidR="007C2C74">
        <w:rPr>
          <w:rFonts w:asciiTheme="minorHAnsi" w:eastAsia="Calibri" w:hAnsiTheme="minorHAnsi" w:cstheme="minorBidi"/>
          <w:szCs w:val="16"/>
          <w:lang w:eastAsia="en-US"/>
        </w:rPr>
        <w:t xml:space="preserve"> </w:t>
      </w:r>
      <w:r w:rsidRPr="00910139">
        <w:rPr>
          <w:rFonts w:asciiTheme="minorHAnsi" w:eastAsia="Calibri" w:hAnsiTheme="minorHAnsi" w:cstheme="minorBidi"/>
          <w:szCs w:val="16"/>
          <w:lang w:eastAsia="en-US"/>
        </w:rPr>
        <w:t>l</w:t>
      </w:r>
      <w:r w:rsidR="00F33764" w:rsidRPr="00910139">
        <w:rPr>
          <w:rFonts w:asciiTheme="minorHAnsi" w:eastAsia="Calibri" w:hAnsiTheme="minorHAnsi" w:cstheme="minorBidi"/>
          <w:szCs w:val="16"/>
          <w:lang w:eastAsia="en-US"/>
        </w:rPr>
        <w:t>es onglets</w:t>
      </w:r>
      <w:r w:rsidR="001942DE">
        <w:rPr>
          <w:rFonts w:asciiTheme="minorHAnsi" w:eastAsia="Calibri" w:hAnsiTheme="minorHAnsi" w:cstheme="minorBidi"/>
          <w:szCs w:val="16"/>
          <w:lang w:eastAsia="en-US"/>
        </w:rPr>
        <w:t xml:space="preserve"> suivants :</w:t>
      </w:r>
    </w:p>
    <w:p w14:paraId="08BAE0DE" w14:textId="77777777" w:rsidR="001942DE" w:rsidRDefault="001942DE" w:rsidP="21600B9F">
      <w:pPr>
        <w:pStyle w:val="Paragraphedeliste"/>
        <w:numPr>
          <w:ilvl w:val="0"/>
          <w:numId w:val="11"/>
        </w:numPr>
        <w:tabs>
          <w:tab w:val="left" w:pos="2835"/>
        </w:tabs>
        <w:rPr>
          <w:rFonts w:asciiTheme="minorHAnsi" w:eastAsia="Calibri" w:hAnsiTheme="minorHAnsi" w:cstheme="minorBidi"/>
          <w:lang w:eastAsia="en-US"/>
        </w:rPr>
      </w:pPr>
      <w:r w:rsidRPr="21600B9F">
        <w:rPr>
          <w:rFonts w:asciiTheme="minorHAnsi" w:eastAsia="Calibri" w:hAnsiTheme="minorHAnsi" w:cstheme="minorBidi"/>
          <w:lang w:eastAsia="en-US"/>
        </w:rPr>
        <w:t>F1 ;</w:t>
      </w:r>
    </w:p>
    <w:p w14:paraId="427D34F7" w14:textId="774CA4A6" w:rsidR="009277C1" w:rsidRPr="00EC1274" w:rsidRDefault="001942DE" w:rsidP="21600B9F">
      <w:pPr>
        <w:pStyle w:val="Paragraphedeliste"/>
        <w:numPr>
          <w:ilvl w:val="0"/>
          <w:numId w:val="11"/>
        </w:numPr>
        <w:tabs>
          <w:tab w:val="left" w:pos="2835"/>
        </w:tabs>
        <w:rPr>
          <w:rFonts w:asciiTheme="minorHAnsi" w:eastAsia="Calibri" w:hAnsiTheme="minorHAnsi" w:cstheme="minorBidi"/>
          <w:lang w:eastAsia="en-US"/>
        </w:rPr>
      </w:pPr>
      <w:r w:rsidRPr="21600B9F">
        <w:rPr>
          <w:rFonts w:asciiTheme="minorHAnsi" w:eastAsia="Calibri" w:hAnsiTheme="minorHAnsi" w:cstheme="minorBidi"/>
          <w:lang w:eastAsia="en-US"/>
        </w:rPr>
        <w:t>F2 ;</w:t>
      </w:r>
    </w:p>
    <w:p w14:paraId="5865C6AA" w14:textId="6B66FE08" w:rsidR="001942DE" w:rsidRDefault="009A5BB3" w:rsidP="21600B9F">
      <w:pPr>
        <w:pStyle w:val="Paragraphedeliste"/>
        <w:numPr>
          <w:ilvl w:val="0"/>
          <w:numId w:val="11"/>
        </w:numPr>
        <w:tabs>
          <w:tab w:val="left" w:pos="2835"/>
        </w:tabs>
        <w:rPr>
          <w:rFonts w:asciiTheme="minorHAnsi" w:eastAsia="Calibri" w:hAnsiTheme="minorHAnsi" w:cstheme="minorBidi"/>
          <w:lang w:eastAsia="en-US"/>
        </w:rPr>
      </w:pPr>
      <w:r w:rsidRPr="21600B9F">
        <w:rPr>
          <w:rFonts w:asciiTheme="minorHAnsi" w:eastAsia="Calibri" w:hAnsiTheme="minorHAnsi" w:cstheme="minorBidi"/>
          <w:lang w:eastAsia="en-US"/>
        </w:rPr>
        <w:t>A1-A2</w:t>
      </w:r>
      <w:r w:rsidR="001942DE" w:rsidRPr="21600B9F">
        <w:rPr>
          <w:rFonts w:asciiTheme="minorHAnsi" w:eastAsia="Calibri" w:hAnsiTheme="minorHAnsi" w:cstheme="minorBidi"/>
          <w:lang w:eastAsia="en-US"/>
        </w:rPr>
        <w:t> ;</w:t>
      </w:r>
      <w:r w:rsidR="00315AD0" w:rsidRPr="21600B9F">
        <w:rPr>
          <w:rFonts w:asciiTheme="minorHAnsi" w:eastAsia="Calibri" w:hAnsiTheme="minorHAnsi" w:cstheme="minorBidi"/>
          <w:lang w:eastAsia="en-US"/>
        </w:rPr>
        <w:t xml:space="preserve"> </w:t>
      </w:r>
    </w:p>
    <w:p w14:paraId="692C7390" w14:textId="05748299" w:rsidR="009A5BB3" w:rsidRDefault="009A5BB3" w:rsidP="21600B9F">
      <w:pPr>
        <w:pStyle w:val="Paragraphedeliste"/>
        <w:numPr>
          <w:ilvl w:val="0"/>
          <w:numId w:val="11"/>
        </w:numPr>
        <w:tabs>
          <w:tab w:val="left" w:pos="2835"/>
        </w:tabs>
        <w:rPr>
          <w:rFonts w:asciiTheme="minorHAnsi" w:eastAsia="Calibri" w:hAnsiTheme="minorHAnsi" w:cstheme="minorBidi"/>
          <w:lang w:eastAsia="en-US"/>
        </w:rPr>
      </w:pPr>
      <w:r w:rsidRPr="21600B9F">
        <w:rPr>
          <w:rFonts w:asciiTheme="minorHAnsi" w:eastAsia="Calibri" w:hAnsiTheme="minorHAnsi" w:cstheme="minorBidi"/>
          <w:lang w:eastAsia="en-US"/>
        </w:rPr>
        <w:t>A3-A</w:t>
      </w:r>
      <w:r w:rsidR="0065486D" w:rsidRPr="21600B9F">
        <w:rPr>
          <w:rFonts w:asciiTheme="minorHAnsi" w:eastAsia="Calibri" w:hAnsiTheme="minorHAnsi" w:cstheme="minorBidi"/>
          <w:lang w:eastAsia="en-US"/>
        </w:rPr>
        <w:t>6</w:t>
      </w:r>
      <w:r w:rsidRPr="21600B9F">
        <w:rPr>
          <w:rFonts w:asciiTheme="minorHAnsi" w:eastAsia="Calibri" w:hAnsiTheme="minorHAnsi" w:cstheme="minorBidi"/>
          <w:lang w:eastAsia="en-US"/>
        </w:rPr>
        <w:t> ;</w:t>
      </w:r>
    </w:p>
    <w:p w14:paraId="538346EA" w14:textId="72E32DE8" w:rsidR="00315AD0" w:rsidRPr="001942DE" w:rsidRDefault="00315AD0" w:rsidP="001942DE">
      <w:pPr>
        <w:tabs>
          <w:tab w:val="left" w:pos="0"/>
        </w:tabs>
        <w:rPr>
          <w:rFonts w:asciiTheme="minorHAnsi" w:eastAsia="Calibri" w:hAnsiTheme="minorHAnsi" w:cstheme="minorBidi"/>
          <w:szCs w:val="16"/>
          <w:lang w:eastAsia="en-US"/>
        </w:rPr>
      </w:pPr>
      <w:proofErr w:type="gramStart"/>
      <w:r w:rsidRPr="001942DE">
        <w:rPr>
          <w:rFonts w:asciiTheme="minorHAnsi" w:eastAsia="Calibri" w:hAnsiTheme="minorHAnsi" w:cstheme="minorBidi"/>
          <w:szCs w:val="16"/>
          <w:lang w:eastAsia="en-US"/>
        </w:rPr>
        <w:t>du</w:t>
      </w:r>
      <w:proofErr w:type="gramEnd"/>
      <w:r w:rsidRPr="001942DE">
        <w:rPr>
          <w:rFonts w:asciiTheme="minorHAnsi" w:eastAsia="Calibri" w:hAnsiTheme="minorHAnsi" w:cstheme="minorBidi"/>
          <w:szCs w:val="16"/>
          <w:lang w:eastAsia="en-US"/>
        </w:rPr>
        <w:t xml:space="preserve"> fichier </w:t>
      </w:r>
      <w:r w:rsidR="008F7AA9" w:rsidRPr="001942DE">
        <w:rPr>
          <w:rFonts w:asciiTheme="minorHAnsi" w:eastAsia="Calibri" w:hAnsiTheme="minorHAnsi" w:cstheme="minorBidi"/>
          <w:szCs w:val="16"/>
          <w:lang w:eastAsia="en-US"/>
        </w:rPr>
        <w:t>Excel</w:t>
      </w:r>
      <w:r w:rsidRPr="001942DE">
        <w:rPr>
          <w:rFonts w:asciiTheme="minorHAnsi" w:eastAsia="Calibri" w:hAnsiTheme="minorHAnsi" w:cstheme="minorBidi"/>
          <w:szCs w:val="16"/>
          <w:lang w:eastAsia="en-US"/>
        </w:rPr>
        <w:t>« </w:t>
      </w:r>
      <w:r w:rsidR="00896473" w:rsidRPr="00896473">
        <w:rPr>
          <w:rFonts w:asciiTheme="minorHAnsi" w:eastAsia="Calibri" w:hAnsiTheme="minorHAnsi" w:cstheme="minorBidi"/>
          <w:b/>
          <w:i/>
          <w:szCs w:val="16"/>
          <w:lang w:eastAsia="en-US"/>
        </w:rPr>
        <w:t>BPU-Simulation-Téléservices</w:t>
      </w:r>
      <w:r w:rsidRPr="001942DE">
        <w:rPr>
          <w:rFonts w:asciiTheme="minorHAnsi" w:eastAsia="Calibri" w:hAnsiTheme="minorHAnsi" w:cstheme="minorBidi"/>
          <w:szCs w:val="16"/>
          <w:lang w:eastAsia="en-US"/>
        </w:rPr>
        <w:t>»</w:t>
      </w:r>
    </w:p>
    <w:p w14:paraId="6E447312" w14:textId="77777777" w:rsidR="00315AD0" w:rsidRDefault="00315AD0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1C5359AD" w14:textId="77777777" w:rsidR="007972FA" w:rsidRDefault="007972FA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7624AD3B" w14:textId="77777777" w:rsidR="007972FA" w:rsidRPr="007972FA" w:rsidRDefault="007972FA" w:rsidP="00A25ACC">
      <w:pPr>
        <w:pStyle w:val="Titre1"/>
        <w:keepNext w:val="0"/>
        <w:numPr>
          <w:ilvl w:val="0"/>
          <w:numId w:val="2"/>
        </w:numPr>
        <w:pBdr>
          <w:bottom w:val="single" w:sz="4" w:space="1" w:color="000000" w:themeColor="text1"/>
        </w:pBdr>
        <w:tabs>
          <w:tab w:val="clear" w:pos="1701"/>
        </w:tabs>
        <w:spacing w:before="360" w:after="200"/>
        <w:ind w:left="644" w:hanging="644"/>
        <w:jc w:val="left"/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</w:pPr>
      <w:bookmarkStart w:id="37" w:name="_Toc216086808"/>
      <w:r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 xml:space="preserve">RSE : Moyens mis en </w:t>
      </w:r>
      <w:proofErr w:type="spellStart"/>
      <w:r>
        <w:rPr>
          <w:rFonts w:asciiTheme="majorHAnsi" w:eastAsiaTheme="minorEastAsia" w:hAnsiTheme="majorHAnsi" w:cstheme="minorBidi"/>
          <w:bCs w:val="0"/>
          <w:iCs/>
          <w:color w:val="1F497D" w:themeColor="text2"/>
          <w:sz w:val="24"/>
          <w:szCs w:val="38"/>
          <w:lang w:eastAsia="en-US"/>
        </w:rPr>
        <w:t>oeuvre</w:t>
      </w:r>
      <w:bookmarkEnd w:id="37"/>
      <w:proofErr w:type="spellEnd"/>
    </w:p>
    <w:p w14:paraId="62AAEFF1" w14:textId="77777777" w:rsidR="007972FA" w:rsidRDefault="007972FA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3DF89BD3" w14:textId="7090C063" w:rsidR="007972FA" w:rsidRDefault="007972FA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  <w:r w:rsidRPr="007972FA">
        <w:rPr>
          <w:rFonts w:asciiTheme="minorHAnsi" w:eastAsia="Calibri" w:hAnsiTheme="minorHAnsi" w:cstheme="minorBidi"/>
          <w:szCs w:val="16"/>
          <w:lang w:eastAsia="en-US"/>
        </w:rPr>
        <w:t>Présentation des méthodes et démarches que le candidat compte mettre en œuvre pour répondre aux enjeux de la RSE. A ce titre, l’agence de l’eau a établi une charte des achats durables jointe en annexe, sur laquelle le soumissionnaire peut s’appuyer.</w:t>
      </w:r>
    </w:p>
    <w:p w14:paraId="28CE9A6E" w14:textId="77777777" w:rsidR="007972FA" w:rsidRDefault="007972FA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44EA9135" w14:textId="77777777" w:rsidR="007972FA" w:rsidRDefault="007972FA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p w14:paraId="6D0B2F2F" w14:textId="77777777" w:rsidR="007972FA" w:rsidRDefault="007972FA" w:rsidP="00910139">
      <w:pPr>
        <w:tabs>
          <w:tab w:val="left" w:pos="2835"/>
        </w:tabs>
        <w:rPr>
          <w:rFonts w:asciiTheme="minorHAnsi" w:eastAsia="Calibri" w:hAnsiTheme="minorHAnsi" w:cstheme="minorBidi"/>
          <w:szCs w:val="16"/>
          <w:lang w:eastAsia="en-US"/>
        </w:rPr>
      </w:pPr>
    </w:p>
    <w:sectPr w:rsidR="007972FA">
      <w:headerReference w:type="default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851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C937B" w14:textId="77777777" w:rsidR="00055BD8" w:rsidRDefault="00055BD8">
      <w:r>
        <w:separator/>
      </w:r>
    </w:p>
  </w:endnote>
  <w:endnote w:type="continuationSeparator" w:id="0">
    <w:p w14:paraId="45766F32" w14:textId="77777777" w:rsidR="00055BD8" w:rsidRDefault="00055BD8">
      <w:r>
        <w:continuationSeparator/>
      </w:r>
    </w:p>
  </w:endnote>
  <w:endnote w:type="continuationNotice" w:id="1">
    <w:p w14:paraId="3E9FAE80" w14:textId="77777777" w:rsidR="00055BD8" w:rsidRDefault="00055B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5CFA7" w14:textId="47371430" w:rsidR="00B60B84" w:rsidRPr="00910139" w:rsidRDefault="009D3903" w:rsidP="00910139">
    <w:pPr>
      <w:pStyle w:val="Pieddepage"/>
      <w:pBdr>
        <w:top w:val="single" w:sz="4" w:space="2" w:color="000000" w:themeColor="text1"/>
      </w:pBdr>
      <w:tabs>
        <w:tab w:val="clear" w:pos="4536"/>
        <w:tab w:val="clear" w:pos="9072"/>
        <w:tab w:val="right" w:pos="9639"/>
      </w:tabs>
      <w:spacing w:after="0"/>
      <w:rPr>
        <w:rFonts w:asciiTheme="minorHAnsi" w:eastAsiaTheme="minorHAnsi" w:hAnsiTheme="minorHAnsi" w:cstheme="minorBidi"/>
        <w:b/>
        <w:szCs w:val="16"/>
        <w:lang w:eastAsia="en-US"/>
      </w:rPr>
    </w:pPr>
    <w:r>
      <w:rPr>
        <w:rFonts w:asciiTheme="minorHAnsi" w:eastAsiaTheme="minorHAnsi" w:hAnsiTheme="minorHAnsi" w:cstheme="minorBidi"/>
        <w:szCs w:val="16"/>
        <w:lang w:eastAsia="en-US"/>
      </w:rPr>
      <w:t>Consultation n° 2025-022</w:t>
    </w:r>
    <w:r w:rsidR="00B60B84" w:rsidRPr="00910139">
      <w:rPr>
        <w:rFonts w:asciiTheme="minorHAnsi" w:eastAsiaTheme="minorHAnsi" w:hAnsiTheme="minorHAnsi" w:cstheme="minorBidi"/>
        <w:szCs w:val="16"/>
        <w:lang w:eastAsia="en-US"/>
      </w:rPr>
      <w:tab/>
      <w:t xml:space="preserve">Page </w:t>
    </w:r>
    <w:r w:rsidR="00B60B84"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begin"/>
    </w:r>
    <w:r w:rsidR="00B60B84" w:rsidRPr="00910139">
      <w:rPr>
        <w:rFonts w:asciiTheme="minorHAnsi" w:eastAsiaTheme="minorHAnsi" w:hAnsiTheme="minorHAnsi" w:cstheme="minorBidi"/>
        <w:b/>
        <w:szCs w:val="16"/>
        <w:lang w:eastAsia="en-US"/>
      </w:rPr>
      <w:instrText>PAGE  \* Arabic  \* MERGEFORMAT</w:instrText>
    </w:r>
    <w:r w:rsidR="00B60B84"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separate"/>
    </w:r>
    <w:r w:rsidR="00A06B80">
      <w:rPr>
        <w:rFonts w:asciiTheme="minorHAnsi" w:eastAsiaTheme="minorHAnsi" w:hAnsiTheme="minorHAnsi" w:cstheme="minorBidi"/>
        <w:b/>
        <w:noProof/>
        <w:szCs w:val="16"/>
        <w:lang w:eastAsia="en-US"/>
      </w:rPr>
      <w:t>2</w:t>
    </w:r>
    <w:r w:rsidR="00B60B84"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end"/>
    </w:r>
    <w:r w:rsidR="00B60B84" w:rsidRPr="00910139">
      <w:rPr>
        <w:rFonts w:asciiTheme="minorHAnsi" w:eastAsiaTheme="minorHAnsi" w:hAnsiTheme="minorHAnsi" w:cstheme="minorBidi"/>
        <w:b/>
        <w:szCs w:val="16"/>
        <w:lang w:eastAsia="en-US"/>
      </w:rPr>
      <w:t>/</w:t>
    </w:r>
    <w:r w:rsidR="00B60B84"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begin"/>
    </w:r>
    <w:r w:rsidR="00B60B84" w:rsidRPr="00910139">
      <w:rPr>
        <w:rFonts w:asciiTheme="minorHAnsi" w:eastAsiaTheme="minorHAnsi" w:hAnsiTheme="minorHAnsi" w:cstheme="minorBidi"/>
        <w:b/>
        <w:szCs w:val="16"/>
        <w:lang w:eastAsia="en-US"/>
      </w:rPr>
      <w:instrText>NUMPAGES  \* Arabic  \* MERGEFORMAT</w:instrText>
    </w:r>
    <w:r w:rsidR="00B60B84"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separate"/>
    </w:r>
    <w:r w:rsidR="00A06B80">
      <w:rPr>
        <w:rFonts w:asciiTheme="minorHAnsi" w:eastAsiaTheme="minorHAnsi" w:hAnsiTheme="minorHAnsi" w:cstheme="minorBidi"/>
        <w:b/>
        <w:noProof/>
        <w:szCs w:val="16"/>
        <w:lang w:eastAsia="en-US"/>
      </w:rPr>
      <w:t>15</w:t>
    </w:r>
    <w:r w:rsidR="00B60B84"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end"/>
    </w:r>
  </w:p>
  <w:p w14:paraId="1B8AF7E5" w14:textId="77777777" w:rsidR="00B60B84" w:rsidRPr="00910139" w:rsidRDefault="00B60B84" w:rsidP="00910139">
    <w:pPr>
      <w:pStyle w:val="Pieddepage"/>
      <w:pBdr>
        <w:top w:val="single" w:sz="4" w:space="2" w:color="000000" w:themeColor="text1"/>
      </w:pBdr>
      <w:tabs>
        <w:tab w:val="clear" w:pos="4536"/>
        <w:tab w:val="clear" w:pos="9072"/>
        <w:tab w:val="right" w:pos="9639"/>
      </w:tabs>
      <w:spacing w:after="0"/>
      <w:rPr>
        <w:rFonts w:asciiTheme="minorHAnsi" w:eastAsiaTheme="minorHAnsi" w:hAnsiTheme="minorHAnsi" w:cstheme="minorBidi"/>
        <w:szCs w:val="16"/>
        <w:lang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C105" w14:textId="77777777" w:rsidR="00B60B84" w:rsidRPr="00910139" w:rsidRDefault="00B60B84" w:rsidP="00513B45">
    <w:pPr>
      <w:pStyle w:val="Pieddepage"/>
      <w:pBdr>
        <w:top w:val="single" w:sz="4" w:space="2" w:color="000000" w:themeColor="text1"/>
      </w:pBdr>
      <w:tabs>
        <w:tab w:val="clear" w:pos="4536"/>
        <w:tab w:val="clear" w:pos="9072"/>
        <w:tab w:val="right" w:pos="9639"/>
      </w:tabs>
      <w:spacing w:after="0"/>
      <w:rPr>
        <w:rFonts w:asciiTheme="minorHAnsi" w:eastAsiaTheme="minorHAnsi" w:hAnsiTheme="minorHAnsi" w:cstheme="minorBidi"/>
        <w:b/>
        <w:szCs w:val="16"/>
        <w:lang w:eastAsia="en-US"/>
      </w:rPr>
    </w:pPr>
    <w:r w:rsidRPr="00910139">
      <w:rPr>
        <w:rFonts w:asciiTheme="minorHAnsi" w:eastAsiaTheme="minorHAnsi" w:hAnsiTheme="minorHAnsi" w:cstheme="minorBidi"/>
        <w:szCs w:val="16"/>
        <w:lang w:eastAsia="en-US"/>
      </w:rPr>
      <w:tab/>
      <w:t xml:space="preserve">Page </w:t>
    </w:r>
    <w:r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begin"/>
    </w:r>
    <w:r w:rsidRPr="00910139">
      <w:rPr>
        <w:rFonts w:asciiTheme="minorHAnsi" w:eastAsiaTheme="minorHAnsi" w:hAnsiTheme="minorHAnsi" w:cstheme="minorBidi"/>
        <w:b/>
        <w:szCs w:val="16"/>
        <w:lang w:eastAsia="en-US"/>
      </w:rPr>
      <w:instrText>PAGE  \* Arabic  \* MERGEFORMAT</w:instrText>
    </w:r>
    <w:r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separate"/>
    </w:r>
    <w:r>
      <w:rPr>
        <w:rFonts w:asciiTheme="minorHAnsi" w:eastAsiaTheme="minorHAnsi" w:hAnsiTheme="minorHAnsi" w:cstheme="minorBidi"/>
        <w:b/>
        <w:noProof/>
        <w:szCs w:val="16"/>
        <w:lang w:eastAsia="en-US"/>
      </w:rPr>
      <w:t>1</w:t>
    </w:r>
    <w:r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end"/>
    </w:r>
    <w:r w:rsidRPr="00910139">
      <w:rPr>
        <w:rFonts w:asciiTheme="minorHAnsi" w:eastAsiaTheme="minorHAnsi" w:hAnsiTheme="minorHAnsi" w:cstheme="minorBidi"/>
        <w:b/>
        <w:szCs w:val="16"/>
        <w:lang w:eastAsia="en-US"/>
      </w:rPr>
      <w:t>/</w:t>
    </w:r>
    <w:r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begin"/>
    </w:r>
    <w:r w:rsidRPr="00910139">
      <w:rPr>
        <w:rFonts w:asciiTheme="minorHAnsi" w:eastAsiaTheme="minorHAnsi" w:hAnsiTheme="minorHAnsi" w:cstheme="minorBidi"/>
        <w:b/>
        <w:szCs w:val="16"/>
        <w:lang w:eastAsia="en-US"/>
      </w:rPr>
      <w:instrText>NUMPAGES  \* Arabic  \* MERGEFORMAT</w:instrText>
    </w:r>
    <w:r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separate"/>
    </w:r>
    <w:r>
      <w:rPr>
        <w:rFonts w:asciiTheme="minorHAnsi" w:eastAsiaTheme="minorHAnsi" w:hAnsiTheme="minorHAnsi" w:cstheme="minorBidi"/>
        <w:b/>
        <w:noProof/>
        <w:szCs w:val="16"/>
        <w:lang w:eastAsia="en-US"/>
      </w:rPr>
      <w:t>11</w:t>
    </w:r>
    <w:r w:rsidRPr="00910139">
      <w:rPr>
        <w:rFonts w:asciiTheme="minorHAnsi" w:eastAsiaTheme="minorHAnsi" w:hAnsiTheme="minorHAnsi" w:cstheme="minorBidi"/>
        <w:b/>
        <w:szCs w:val="16"/>
        <w:lang w:eastAsia="en-US"/>
      </w:rPr>
      <w:fldChar w:fldCharType="end"/>
    </w:r>
  </w:p>
  <w:p w14:paraId="6EA2BB47" w14:textId="77777777" w:rsidR="00B60B84" w:rsidRDefault="00B60B8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4B9B7" w14:textId="77777777" w:rsidR="00055BD8" w:rsidRDefault="00055BD8">
      <w:r>
        <w:separator/>
      </w:r>
    </w:p>
  </w:footnote>
  <w:footnote w:type="continuationSeparator" w:id="0">
    <w:p w14:paraId="2650DD24" w14:textId="77777777" w:rsidR="00055BD8" w:rsidRDefault="00055BD8">
      <w:r>
        <w:continuationSeparator/>
      </w:r>
    </w:p>
  </w:footnote>
  <w:footnote w:type="continuationNotice" w:id="1">
    <w:p w14:paraId="513DD8F5" w14:textId="77777777" w:rsidR="00055BD8" w:rsidRDefault="00055B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A19E" w14:textId="1868F95A" w:rsidR="00B60B84" w:rsidRDefault="00B60B84">
    <w:pPr>
      <w:pStyle w:val="En-tte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E8B38" w14:textId="77777777" w:rsidR="00B60B84" w:rsidRDefault="00B60B84">
    <w:pPr>
      <w:pStyle w:val="En-tt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5EB0"/>
    <w:multiLevelType w:val="multilevel"/>
    <w:tmpl w:val="ABD8ECEC"/>
    <w:lvl w:ilvl="0">
      <w:numFmt w:val="bullet"/>
      <w:pStyle w:val="Tiretavecinterligne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82FFB"/>
    <w:multiLevelType w:val="hybridMultilevel"/>
    <w:tmpl w:val="5B18370A"/>
    <w:lvl w:ilvl="0" w:tplc="F85EDD1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5B76"/>
    <w:multiLevelType w:val="hybridMultilevel"/>
    <w:tmpl w:val="02B401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5F55"/>
    <w:multiLevelType w:val="hybridMultilevel"/>
    <w:tmpl w:val="F61053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929E1"/>
    <w:multiLevelType w:val="hybridMultilevel"/>
    <w:tmpl w:val="A3A2F2E6"/>
    <w:lvl w:ilvl="0" w:tplc="040C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16B1FCA"/>
    <w:multiLevelType w:val="hybridMultilevel"/>
    <w:tmpl w:val="343E7E7E"/>
    <w:lvl w:ilvl="0" w:tplc="89727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69766C"/>
    <w:multiLevelType w:val="hybridMultilevel"/>
    <w:tmpl w:val="9F980EC8"/>
    <w:lvl w:ilvl="0" w:tplc="040C000D">
      <w:start w:val="1"/>
      <w:numFmt w:val="bullet"/>
      <w:lvlText w:val=""/>
      <w:lvlJc w:val="left"/>
      <w:pPr>
        <w:ind w:left="102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7" w15:restartNumberingAfterBreak="0">
    <w:nsid w:val="54C26157"/>
    <w:multiLevelType w:val="hybridMultilevel"/>
    <w:tmpl w:val="E3142CB4"/>
    <w:lvl w:ilvl="0" w:tplc="540474E4">
      <w:start w:val="1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61E7E"/>
    <w:multiLevelType w:val="multilevel"/>
    <w:tmpl w:val="11761794"/>
    <w:lvl w:ilvl="0">
      <w:start w:val="1"/>
      <w:numFmt w:val="bullet"/>
      <w:lvlText w:val=""/>
      <w:lvlJc w:val="left"/>
      <w:pPr>
        <w:ind w:left="357" w:hanging="357"/>
      </w:pPr>
      <w:rPr>
        <w:rFonts w:ascii="Wingdings 2" w:hAnsi="Wingdings 2" w:hint="default"/>
        <w:color w:val="000000" w:themeColor="text1"/>
        <w:sz w:val="20"/>
      </w:rPr>
    </w:lvl>
    <w:lvl w:ilvl="1">
      <w:start w:val="1"/>
      <w:numFmt w:val="bullet"/>
      <w:lvlText w:val=""/>
      <w:lvlJc w:val="left"/>
      <w:pPr>
        <w:ind w:left="714" w:hanging="357"/>
      </w:pPr>
      <w:rPr>
        <w:rFonts w:ascii="Wingdings 2" w:hAnsi="Wingdings 2" w:hint="default"/>
        <w:color w:val="4BACC6" w:themeColor="accent5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  <w:color w:val="000000" w:themeColor="text1"/>
        <w:sz w:val="22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9" w15:restartNumberingAfterBreak="0">
    <w:nsid w:val="595973AF"/>
    <w:multiLevelType w:val="hybridMultilevel"/>
    <w:tmpl w:val="C35EA244"/>
    <w:lvl w:ilvl="0" w:tplc="040C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6D36082D"/>
    <w:multiLevelType w:val="hybridMultilevel"/>
    <w:tmpl w:val="149E6A7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D153A1"/>
    <w:multiLevelType w:val="hybridMultilevel"/>
    <w:tmpl w:val="343E7E7E"/>
    <w:lvl w:ilvl="0" w:tplc="89727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0900F6"/>
    <w:multiLevelType w:val="hybridMultilevel"/>
    <w:tmpl w:val="006C94F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F6785"/>
    <w:multiLevelType w:val="hybridMultilevel"/>
    <w:tmpl w:val="A7F85786"/>
    <w:lvl w:ilvl="0" w:tplc="29A89318"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E53E6"/>
    <w:multiLevelType w:val="multilevel"/>
    <w:tmpl w:val="35BAAF00"/>
    <w:lvl w:ilvl="0">
      <w:start w:val="1"/>
      <w:numFmt w:val="upperRoman"/>
      <w:pStyle w:val="StyleTitre1CentrAvant0cmSuspendu05cmAprs6"/>
      <w:suff w:val="space"/>
      <w:lvlText w:val="%1"/>
      <w:lvlJc w:val="left"/>
      <w:pPr>
        <w:ind w:left="142" w:firstLine="0"/>
      </w:pPr>
      <w:rPr>
        <w:rFonts w:hint="default"/>
      </w:rPr>
    </w:lvl>
    <w:lvl w:ilvl="1">
      <w:start w:val="1"/>
      <w:numFmt w:val="decimal"/>
      <w:pStyle w:val="StyleTitre2Avant12ptAprs3pt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2%1.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8051">
    <w:abstractNumId w:val="0"/>
  </w:num>
  <w:num w:numId="2" w16cid:durableId="609317044">
    <w:abstractNumId w:val="14"/>
  </w:num>
  <w:num w:numId="3" w16cid:durableId="1076627054">
    <w:abstractNumId w:val="11"/>
  </w:num>
  <w:num w:numId="4" w16cid:durableId="1390113767">
    <w:abstractNumId w:val="7"/>
  </w:num>
  <w:num w:numId="5" w16cid:durableId="2084141673">
    <w:abstractNumId w:val="8"/>
  </w:num>
  <w:num w:numId="6" w16cid:durableId="1762098655">
    <w:abstractNumId w:val="10"/>
  </w:num>
  <w:num w:numId="7" w16cid:durableId="1123616673">
    <w:abstractNumId w:val="13"/>
  </w:num>
  <w:num w:numId="8" w16cid:durableId="418258619">
    <w:abstractNumId w:val="12"/>
  </w:num>
  <w:num w:numId="9" w16cid:durableId="494609734">
    <w:abstractNumId w:val="6"/>
  </w:num>
  <w:num w:numId="10" w16cid:durableId="572279721">
    <w:abstractNumId w:val="5"/>
  </w:num>
  <w:num w:numId="11" w16cid:durableId="297731508">
    <w:abstractNumId w:val="9"/>
  </w:num>
  <w:num w:numId="12" w16cid:durableId="1218543416">
    <w:abstractNumId w:val="1"/>
  </w:num>
  <w:num w:numId="13" w16cid:durableId="2085301448">
    <w:abstractNumId w:val="4"/>
  </w:num>
  <w:num w:numId="14" w16cid:durableId="1462573602">
    <w:abstractNumId w:val="3"/>
  </w:num>
  <w:num w:numId="15" w16cid:durableId="1065495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5940"/>
    <w:rsid w:val="00000BA9"/>
    <w:rsid w:val="00007B4C"/>
    <w:rsid w:val="000211FD"/>
    <w:rsid w:val="00026D21"/>
    <w:rsid w:val="0003565E"/>
    <w:rsid w:val="0004023A"/>
    <w:rsid w:val="00047906"/>
    <w:rsid w:val="00050F36"/>
    <w:rsid w:val="00054482"/>
    <w:rsid w:val="00055BD8"/>
    <w:rsid w:val="0006222B"/>
    <w:rsid w:val="00065E3B"/>
    <w:rsid w:val="0007286E"/>
    <w:rsid w:val="00076922"/>
    <w:rsid w:val="00094D54"/>
    <w:rsid w:val="000A30BD"/>
    <w:rsid w:val="000C4357"/>
    <w:rsid w:val="000D13AF"/>
    <w:rsid w:val="000D2E99"/>
    <w:rsid w:val="000E67F0"/>
    <w:rsid w:val="000F3CC1"/>
    <w:rsid w:val="0010213F"/>
    <w:rsid w:val="00104555"/>
    <w:rsid w:val="00115A40"/>
    <w:rsid w:val="00121D9C"/>
    <w:rsid w:val="001279E0"/>
    <w:rsid w:val="00136049"/>
    <w:rsid w:val="00144249"/>
    <w:rsid w:val="00144C25"/>
    <w:rsid w:val="00152DB2"/>
    <w:rsid w:val="00160550"/>
    <w:rsid w:val="001676DB"/>
    <w:rsid w:val="00167E9F"/>
    <w:rsid w:val="0017197C"/>
    <w:rsid w:val="001942DE"/>
    <w:rsid w:val="00195593"/>
    <w:rsid w:val="001A2356"/>
    <w:rsid w:val="001A5E6E"/>
    <w:rsid w:val="001B0C4E"/>
    <w:rsid w:val="001B630B"/>
    <w:rsid w:val="001B6804"/>
    <w:rsid w:val="001C7C2E"/>
    <w:rsid w:val="001D3DE4"/>
    <w:rsid w:val="001D3E3B"/>
    <w:rsid w:val="001E6512"/>
    <w:rsid w:val="001F752E"/>
    <w:rsid w:val="00203C45"/>
    <w:rsid w:val="00204137"/>
    <w:rsid w:val="00210F37"/>
    <w:rsid w:val="00211490"/>
    <w:rsid w:val="00214277"/>
    <w:rsid w:val="00222F91"/>
    <w:rsid w:val="00224069"/>
    <w:rsid w:val="00226B54"/>
    <w:rsid w:val="00235922"/>
    <w:rsid w:val="002360CD"/>
    <w:rsid w:val="00237874"/>
    <w:rsid w:val="002455FE"/>
    <w:rsid w:val="002470A6"/>
    <w:rsid w:val="00251A27"/>
    <w:rsid w:val="00253250"/>
    <w:rsid w:val="002636BB"/>
    <w:rsid w:val="00265DF4"/>
    <w:rsid w:val="00272771"/>
    <w:rsid w:val="00274D2F"/>
    <w:rsid w:val="00280900"/>
    <w:rsid w:val="00285593"/>
    <w:rsid w:val="00293470"/>
    <w:rsid w:val="002950F6"/>
    <w:rsid w:val="002B4984"/>
    <w:rsid w:val="002C5117"/>
    <w:rsid w:val="002D2D8D"/>
    <w:rsid w:val="002E3AAE"/>
    <w:rsid w:val="00314D24"/>
    <w:rsid w:val="00315AD0"/>
    <w:rsid w:val="0032442F"/>
    <w:rsid w:val="00324792"/>
    <w:rsid w:val="00330022"/>
    <w:rsid w:val="003372F8"/>
    <w:rsid w:val="00342766"/>
    <w:rsid w:val="003567EC"/>
    <w:rsid w:val="0036490A"/>
    <w:rsid w:val="00382438"/>
    <w:rsid w:val="00382F88"/>
    <w:rsid w:val="00390EE6"/>
    <w:rsid w:val="0039129E"/>
    <w:rsid w:val="00393315"/>
    <w:rsid w:val="003A4637"/>
    <w:rsid w:val="003B7579"/>
    <w:rsid w:val="003D1DF6"/>
    <w:rsid w:val="003F1375"/>
    <w:rsid w:val="003F257B"/>
    <w:rsid w:val="003F3CE8"/>
    <w:rsid w:val="00400A90"/>
    <w:rsid w:val="004015E3"/>
    <w:rsid w:val="00406722"/>
    <w:rsid w:val="004160F1"/>
    <w:rsid w:val="004231E7"/>
    <w:rsid w:val="00423B04"/>
    <w:rsid w:val="00436C2E"/>
    <w:rsid w:val="00445FFE"/>
    <w:rsid w:val="0045417E"/>
    <w:rsid w:val="00455348"/>
    <w:rsid w:val="004719ED"/>
    <w:rsid w:val="00473EF0"/>
    <w:rsid w:val="00485221"/>
    <w:rsid w:val="004859EC"/>
    <w:rsid w:val="004912ED"/>
    <w:rsid w:val="004A1082"/>
    <w:rsid w:val="004B136B"/>
    <w:rsid w:val="004B1CC2"/>
    <w:rsid w:val="004B6C2C"/>
    <w:rsid w:val="004B7C04"/>
    <w:rsid w:val="004C00F2"/>
    <w:rsid w:val="004C6E50"/>
    <w:rsid w:val="004D1F51"/>
    <w:rsid w:val="004D393F"/>
    <w:rsid w:val="004D5431"/>
    <w:rsid w:val="004D5940"/>
    <w:rsid w:val="004E16F3"/>
    <w:rsid w:val="004E3073"/>
    <w:rsid w:val="004E7104"/>
    <w:rsid w:val="004F2B05"/>
    <w:rsid w:val="004F4523"/>
    <w:rsid w:val="00506126"/>
    <w:rsid w:val="00513462"/>
    <w:rsid w:val="005139EA"/>
    <w:rsid w:val="00513B45"/>
    <w:rsid w:val="005232D5"/>
    <w:rsid w:val="005352D7"/>
    <w:rsid w:val="0054054F"/>
    <w:rsid w:val="00542CCB"/>
    <w:rsid w:val="00550454"/>
    <w:rsid w:val="00551F58"/>
    <w:rsid w:val="00573DE4"/>
    <w:rsid w:val="0058422A"/>
    <w:rsid w:val="005843A6"/>
    <w:rsid w:val="00593C12"/>
    <w:rsid w:val="00595D5A"/>
    <w:rsid w:val="00596C6C"/>
    <w:rsid w:val="005A0277"/>
    <w:rsid w:val="005A0F64"/>
    <w:rsid w:val="005A485B"/>
    <w:rsid w:val="005C2F89"/>
    <w:rsid w:val="005D293B"/>
    <w:rsid w:val="005E5FA6"/>
    <w:rsid w:val="005F4297"/>
    <w:rsid w:val="005F56E6"/>
    <w:rsid w:val="005F6B61"/>
    <w:rsid w:val="005F7DED"/>
    <w:rsid w:val="006045D2"/>
    <w:rsid w:val="00604F82"/>
    <w:rsid w:val="00611C08"/>
    <w:rsid w:val="00615F73"/>
    <w:rsid w:val="006219A7"/>
    <w:rsid w:val="00622701"/>
    <w:rsid w:val="00622D0E"/>
    <w:rsid w:val="00626AAD"/>
    <w:rsid w:val="00627A50"/>
    <w:rsid w:val="00627DAF"/>
    <w:rsid w:val="00630AA9"/>
    <w:rsid w:val="00643AFD"/>
    <w:rsid w:val="0065486D"/>
    <w:rsid w:val="0065528C"/>
    <w:rsid w:val="00656C34"/>
    <w:rsid w:val="006571EC"/>
    <w:rsid w:val="006629DA"/>
    <w:rsid w:val="00683B79"/>
    <w:rsid w:val="0069043C"/>
    <w:rsid w:val="006A1947"/>
    <w:rsid w:val="006A2A34"/>
    <w:rsid w:val="006A2B69"/>
    <w:rsid w:val="006B5EA2"/>
    <w:rsid w:val="006C12C6"/>
    <w:rsid w:val="006C2737"/>
    <w:rsid w:val="006C3FF2"/>
    <w:rsid w:val="006C4738"/>
    <w:rsid w:val="006C4CB9"/>
    <w:rsid w:val="006C5D0C"/>
    <w:rsid w:val="006C7F01"/>
    <w:rsid w:val="006F57C5"/>
    <w:rsid w:val="006F59F2"/>
    <w:rsid w:val="00710EF4"/>
    <w:rsid w:val="007227E2"/>
    <w:rsid w:val="00722874"/>
    <w:rsid w:val="00731ADE"/>
    <w:rsid w:val="007330C2"/>
    <w:rsid w:val="007338E2"/>
    <w:rsid w:val="00753B83"/>
    <w:rsid w:val="00755A91"/>
    <w:rsid w:val="00755BCA"/>
    <w:rsid w:val="00765600"/>
    <w:rsid w:val="007706B0"/>
    <w:rsid w:val="00795A54"/>
    <w:rsid w:val="007972FA"/>
    <w:rsid w:val="007A6AD0"/>
    <w:rsid w:val="007C2C74"/>
    <w:rsid w:val="007C4761"/>
    <w:rsid w:val="007D1FCF"/>
    <w:rsid w:val="007D6677"/>
    <w:rsid w:val="007D7132"/>
    <w:rsid w:val="007E157B"/>
    <w:rsid w:val="007E44B9"/>
    <w:rsid w:val="00802DAF"/>
    <w:rsid w:val="00807806"/>
    <w:rsid w:val="008274E1"/>
    <w:rsid w:val="008465A1"/>
    <w:rsid w:val="00862CF9"/>
    <w:rsid w:val="00863D82"/>
    <w:rsid w:val="00864A77"/>
    <w:rsid w:val="0088152E"/>
    <w:rsid w:val="00883B6D"/>
    <w:rsid w:val="008858BB"/>
    <w:rsid w:val="00886C1D"/>
    <w:rsid w:val="00896473"/>
    <w:rsid w:val="00897861"/>
    <w:rsid w:val="008B1C70"/>
    <w:rsid w:val="008B551B"/>
    <w:rsid w:val="008D319A"/>
    <w:rsid w:val="008E06CE"/>
    <w:rsid w:val="008E4902"/>
    <w:rsid w:val="008F0E9C"/>
    <w:rsid w:val="008F179F"/>
    <w:rsid w:val="008F530A"/>
    <w:rsid w:val="008F7AA9"/>
    <w:rsid w:val="0090547B"/>
    <w:rsid w:val="0090586E"/>
    <w:rsid w:val="00910139"/>
    <w:rsid w:val="00910C52"/>
    <w:rsid w:val="00914560"/>
    <w:rsid w:val="00920FF8"/>
    <w:rsid w:val="009255A2"/>
    <w:rsid w:val="009277C1"/>
    <w:rsid w:val="009349AC"/>
    <w:rsid w:val="00934BD2"/>
    <w:rsid w:val="009358E1"/>
    <w:rsid w:val="00941182"/>
    <w:rsid w:val="00951381"/>
    <w:rsid w:val="00952D90"/>
    <w:rsid w:val="00953C58"/>
    <w:rsid w:val="009623AB"/>
    <w:rsid w:val="0097111E"/>
    <w:rsid w:val="0097112E"/>
    <w:rsid w:val="0097657C"/>
    <w:rsid w:val="009A4D86"/>
    <w:rsid w:val="009A55DC"/>
    <w:rsid w:val="009A5BB3"/>
    <w:rsid w:val="009B443A"/>
    <w:rsid w:val="009C33C6"/>
    <w:rsid w:val="009C3D75"/>
    <w:rsid w:val="009C75B2"/>
    <w:rsid w:val="009D310E"/>
    <w:rsid w:val="009D3903"/>
    <w:rsid w:val="009F3557"/>
    <w:rsid w:val="00A00045"/>
    <w:rsid w:val="00A01DCD"/>
    <w:rsid w:val="00A06216"/>
    <w:rsid w:val="00A06B80"/>
    <w:rsid w:val="00A10403"/>
    <w:rsid w:val="00A150D8"/>
    <w:rsid w:val="00A16264"/>
    <w:rsid w:val="00A25ACC"/>
    <w:rsid w:val="00A41F53"/>
    <w:rsid w:val="00A50D60"/>
    <w:rsid w:val="00A67E92"/>
    <w:rsid w:val="00A71E22"/>
    <w:rsid w:val="00A83334"/>
    <w:rsid w:val="00A85E4F"/>
    <w:rsid w:val="00A91447"/>
    <w:rsid w:val="00AA6807"/>
    <w:rsid w:val="00AC4048"/>
    <w:rsid w:val="00AC4A50"/>
    <w:rsid w:val="00AD646F"/>
    <w:rsid w:val="00AD6936"/>
    <w:rsid w:val="00AE41F6"/>
    <w:rsid w:val="00AE6F50"/>
    <w:rsid w:val="00B03B78"/>
    <w:rsid w:val="00B054B2"/>
    <w:rsid w:val="00B12E09"/>
    <w:rsid w:val="00B16312"/>
    <w:rsid w:val="00B24C78"/>
    <w:rsid w:val="00B35740"/>
    <w:rsid w:val="00B35A61"/>
    <w:rsid w:val="00B42601"/>
    <w:rsid w:val="00B502BC"/>
    <w:rsid w:val="00B5365D"/>
    <w:rsid w:val="00B542EF"/>
    <w:rsid w:val="00B60B84"/>
    <w:rsid w:val="00B66AB7"/>
    <w:rsid w:val="00B67868"/>
    <w:rsid w:val="00B758D6"/>
    <w:rsid w:val="00B84027"/>
    <w:rsid w:val="00B849AB"/>
    <w:rsid w:val="00B90A97"/>
    <w:rsid w:val="00BA70F2"/>
    <w:rsid w:val="00BA7C8D"/>
    <w:rsid w:val="00BC4514"/>
    <w:rsid w:val="00BC6533"/>
    <w:rsid w:val="00BC773F"/>
    <w:rsid w:val="00BD2391"/>
    <w:rsid w:val="00BE0671"/>
    <w:rsid w:val="00BE17F6"/>
    <w:rsid w:val="00BF261E"/>
    <w:rsid w:val="00C01C26"/>
    <w:rsid w:val="00C057F1"/>
    <w:rsid w:val="00C17F4E"/>
    <w:rsid w:val="00C217B5"/>
    <w:rsid w:val="00C2513F"/>
    <w:rsid w:val="00C279F3"/>
    <w:rsid w:val="00C4487D"/>
    <w:rsid w:val="00C535B2"/>
    <w:rsid w:val="00C5410E"/>
    <w:rsid w:val="00C550FD"/>
    <w:rsid w:val="00C770C2"/>
    <w:rsid w:val="00C81D4C"/>
    <w:rsid w:val="00C8558D"/>
    <w:rsid w:val="00C86383"/>
    <w:rsid w:val="00C8786E"/>
    <w:rsid w:val="00C91276"/>
    <w:rsid w:val="00C964DA"/>
    <w:rsid w:val="00CB05A8"/>
    <w:rsid w:val="00CD3C6A"/>
    <w:rsid w:val="00CE56FC"/>
    <w:rsid w:val="00CE6274"/>
    <w:rsid w:val="00CE6A47"/>
    <w:rsid w:val="00CE6ECD"/>
    <w:rsid w:val="00D061FB"/>
    <w:rsid w:val="00D325E1"/>
    <w:rsid w:val="00D34DD0"/>
    <w:rsid w:val="00D372F8"/>
    <w:rsid w:val="00D54BD9"/>
    <w:rsid w:val="00D6303F"/>
    <w:rsid w:val="00D72D0A"/>
    <w:rsid w:val="00D738C5"/>
    <w:rsid w:val="00D75E09"/>
    <w:rsid w:val="00D84096"/>
    <w:rsid w:val="00D85846"/>
    <w:rsid w:val="00D877D0"/>
    <w:rsid w:val="00D952AB"/>
    <w:rsid w:val="00DB5F6B"/>
    <w:rsid w:val="00DD2CD7"/>
    <w:rsid w:val="00DD7AD8"/>
    <w:rsid w:val="00DE0F46"/>
    <w:rsid w:val="00DE2866"/>
    <w:rsid w:val="00DF53BF"/>
    <w:rsid w:val="00DF7047"/>
    <w:rsid w:val="00E1426A"/>
    <w:rsid w:val="00E27BFE"/>
    <w:rsid w:val="00E31704"/>
    <w:rsid w:val="00E323D1"/>
    <w:rsid w:val="00E3438B"/>
    <w:rsid w:val="00E41624"/>
    <w:rsid w:val="00E45AFA"/>
    <w:rsid w:val="00E45CCA"/>
    <w:rsid w:val="00E604AE"/>
    <w:rsid w:val="00E64E3C"/>
    <w:rsid w:val="00E661B0"/>
    <w:rsid w:val="00E91353"/>
    <w:rsid w:val="00EA3811"/>
    <w:rsid w:val="00EA5E35"/>
    <w:rsid w:val="00EA6FC5"/>
    <w:rsid w:val="00EB3514"/>
    <w:rsid w:val="00EB463C"/>
    <w:rsid w:val="00EB535B"/>
    <w:rsid w:val="00EB62BE"/>
    <w:rsid w:val="00EB7B90"/>
    <w:rsid w:val="00EC1274"/>
    <w:rsid w:val="00EC60DD"/>
    <w:rsid w:val="00EC61DA"/>
    <w:rsid w:val="00ED3418"/>
    <w:rsid w:val="00EE16C6"/>
    <w:rsid w:val="00EE5C4D"/>
    <w:rsid w:val="00EE7316"/>
    <w:rsid w:val="00EE78E9"/>
    <w:rsid w:val="00EF75B6"/>
    <w:rsid w:val="00F10686"/>
    <w:rsid w:val="00F146FB"/>
    <w:rsid w:val="00F24956"/>
    <w:rsid w:val="00F33764"/>
    <w:rsid w:val="00F518CD"/>
    <w:rsid w:val="00F53582"/>
    <w:rsid w:val="00F64233"/>
    <w:rsid w:val="00F65029"/>
    <w:rsid w:val="00F75AE7"/>
    <w:rsid w:val="00F7630F"/>
    <w:rsid w:val="00FB007C"/>
    <w:rsid w:val="00FB219E"/>
    <w:rsid w:val="00FB46F2"/>
    <w:rsid w:val="00FC1620"/>
    <w:rsid w:val="00FC2591"/>
    <w:rsid w:val="00FD00F2"/>
    <w:rsid w:val="00FD2C94"/>
    <w:rsid w:val="00FD6D76"/>
    <w:rsid w:val="00FE33A8"/>
    <w:rsid w:val="00FE6271"/>
    <w:rsid w:val="00FF0540"/>
    <w:rsid w:val="00FF145F"/>
    <w:rsid w:val="00FF45D9"/>
    <w:rsid w:val="21600B9F"/>
    <w:rsid w:val="4E70013A"/>
    <w:rsid w:val="6907A1E0"/>
    <w:rsid w:val="7875B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B2970"/>
  <w15:docId w15:val="{8D7225B2-8BA2-4D5C-AE17-B3DE1FDA5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0"/>
      <w:jc w:val="both"/>
    </w:pPr>
    <w:rPr>
      <w:rFonts w:ascii="Verdana" w:hAnsi="Verdana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tabs>
        <w:tab w:val="center" w:pos="1701"/>
      </w:tabs>
      <w:spacing w:before="480" w:after="24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tabs>
        <w:tab w:val="center" w:pos="1701"/>
      </w:tabs>
      <w:spacing w:before="120" w:after="120"/>
      <w:outlineLvl w:val="1"/>
    </w:pPr>
    <w:rPr>
      <w:b/>
      <w:bCs/>
      <w:szCs w:val="20"/>
    </w:rPr>
  </w:style>
  <w:style w:type="paragraph" w:styleId="Titre3">
    <w:name w:val="heading 3"/>
    <w:basedOn w:val="Normal"/>
    <w:next w:val="Retraitnormal"/>
    <w:qFormat/>
    <w:pPr>
      <w:keepNext/>
      <w:tabs>
        <w:tab w:val="center" w:pos="1701"/>
      </w:tabs>
      <w:spacing w:before="240"/>
      <w:outlineLvl w:val="2"/>
    </w:pPr>
    <w:rPr>
      <w:b/>
      <w:bCs/>
      <w:szCs w:val="20"/>
      <w:bdr w:val="single" w:sz="4" w:space="0" w:color="auto"/>
    </w:rPr>
  </w:style>
  <w:style w:type="paragraph" w:styleId="Titre4">
    <w:name w:val="heading 4"/>
    <w:basedOn w:val="Normal"/>
    <w:next w:val="Normal"/>
    <w:qFormat/>
    <w:pPr>
      <w:keepNext/>
      <w:tabs>
        <w:tab w:val="center" w:pos="1701"/>
      </w:tabs>
      <w:spacing w:before="120"/>
      <w:outlineLvl w:val="3"/>
    </w:pPr>
    <w:rPr>
      <w:b/>
      <w:bCs/>
      <w:szCs w:val="20"/>
      <w:u w:val="single"/>
    </w:rPr>
  </w:style>
  <w:style w:type="paragraph" w:styleId="Titre5">
    <w:name w:val="heading 5"/>
    <w:basedOn w:val="Normal"/>
    <w:next w:val="Normal"/>
    <w:qFormat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spacing w:before="240"/>
      <w:outlineLvl w:val="6"/>
    </w:pPr>
  </w:style>
  <w:style w:type="paragraph" w:styleId="Titre8">
    <w:name w:val="heading 8"/>
    <w:basedOn w:val="Normal"/>
    <w:next w:val="Normal"/>
    <w:qFormat/>
    <w:pPr>
      <w:spacing w:before="24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spacing w:before="24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qFormat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2">
    <w:name w:val="Body Text Indent 2"/>
    <w:basedOn w:val="Normal"/>
    <w:pPr>
      <w:tabs>
        <w:tab w:val="center" w:pos="1701"/>
      </w:tabs>
      <w:spacing w:before="240"/>
      <w:ind w:left="567"/>
    </w:pPr>
    <w:rPr>
      <w:rFonts w:ascii="Century Gothic" w:hAnsi="Century Gothic"/>
      <w:sz w:val="21"/>
      <w:szCs w:val="21"/>
    </w:rPr>
  </w:style>
  <w:style w:type="paragraph" w:styleId="Retraitcorpsdetexte3">
    <w:name w:val="Body Text Indent 3"/>
    <w:basedOn w:val="Normal"/>
    <w:pPr>
      <w:spacing w:before="120"/>
      <w:ind w:left="1417" w:hanging="425"/>
    </w:pPr>
    <w:rPr>
      <w:rFonts w:ascii="Century Gothic" w:hAnsi="Century Gothic"/>
      <w:sz w:val="21"/>
      <w:szCs w:val="21"/>
    </w:rPr>
  </w:style>
  <w:style w:type="paragraph" w:styleId="Corpsdetexte">
    <w:name w:val="Body Text"/>
    <w:basedOn w:val="Normal"/>
    <w:pPr>
      <w:pBdr>
        <w:top w:val="single" w:sz="4" w:space="4" w:color="auto" w:shadow="1"/>
        <w:left w:val="single" w:sz="4" w:space="4" w:color="auto" w:shadow="1"/>
        <w:bottom w:val="single" w:sz="4" w:space="1" w:color="auto" w:shadow="1"/>
        <w:right w:val="single" w:sz="4" w:space="0" w:color="auto" w:shadow="1"/>
      </w:pBdr>
      <w:spacing w:before="480"/>
      <w:jc w:val="center"/>
    </w:pPr>
    <w:rPr>
      <w:rFonts w:ascii="Albertus Medium" w:hAnsi="Albertus Medium"/>
      <w:b/>
      <w:bCs/>
      <w:sz w:val="48"/>
      <w:szCs w:val="48"/>
    </w:rPr>
  </w:style>
  <w:style w:type="paragraph" w:customStyle="1" w:styleId="pagedegarde1">
    <w:name w:val="page_de_garde_1"/>
    <w:basedOn w:val="Normal"/>
    <w:pPr>
      <w:jc w:val="center"/>
    </w:pPr>
    <w:rPr>
      <w:rFonts w:ascii="Arial" w:hAnsi="Arial" w:cs="Arial"/>
      <w:b/>
      <w:bCs/>
      <w:sz w:val="32"/>
      <w:szCs w:val="32"/>
    </w:rPr>
  </w:style>
  <w:style w:type="paragraph" w:styleId="TM1">
    <w:name w:val="toc 1"/>
    <w:basedOn w:val="Normal"/>
    <w:next w:val="Normal"/>
    <w:uiPriority w:val="39"/>
    <w:pPr>
      <w:tabs>
        <w:tab w:val="left" w:leader="dot" w:pos="8646"/>
        <w:tab w:val="right" w:pos="9072"/>
      </w:tabs>
      <w:spacing w:before="120"/>
    </w:pPr>
  </w:style>
  <w:style w:type="paragraph" w:styleId="TM2">
    <w:name w:val="toc 2"/>
    <w:basedOn w:val="Normal"/>
    <w:next w:val="Normal"/>
    <w:semiHidden/>
    <w:pPr>
      <w:tabs>
        <w:tab w:val="left" w:leader="dot" w:pos="8646"/>
        <w:tab w:val="right" w:pos="9072"/>
      </w:tabs>
      <w:ind w:left="567"/>
    </w:pPr>
  </w:style>
  <w:style w:type="paragraph" w:styleId="Retraitnormal">
    <w:name w:val="Normal Indent"/>
    <w:basedOn w:val="Normal"/>
    <w:pPr>
      <w:overflowPunct w:val="0"/>
      <w:autoSpaceDE w:val="0"/>
      <w:autoSpaceDN w:val="0"/>
      <w:adjustRightInd w:val="0"/>
      <w:spacing w:before="60"/>
      <w:ind w:left="284"/>
      <w:textAlignment w:val="baseline"/>
    </w:pPr>
    <w:rPr>
      <w:szCs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pPr>
      <w:spacing w:after="120"/>
      <w:ind w:left="283"/>
    </w:pPr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customStyle="1" w:styleId="Zmaquette">
    <w:name w:val="Zmaquette"/>
    <w:basedOn w:val="Normal"/>
    <w:pPr>
      <w:spacing w:before="100" w:after="0"/>
      <w:jc w:val="left"/>
    </w:pPr>
    <w:rPr>
      <w:rFonts w:ascii="Arial" w:hAnsi="Arial" w:cs="Arial"/>
      <w:szCs w:val="20"/>
    </w:rPr>
  </w:style>
  <w:style w:type="paragraph" w:customStyle="1" w:styleId="RT1">
    <w:name w:val="RT1"/>
    <w:basedOn w:val="Normal"/>
    <w:pPr>
      <w:spacing w:after="120"/>
      <w:ind w:left="851" w:hanging="284"/>
    </w:pPr>
    <w:rPr>
      <w:rFonts w:ascii="Arial" w:hAnsi="Arial" w:cs="Arial"/>
      <w:sz w:val="24"/>
    </w:rPr>
  </w:style>
  <w:style w:type="paragraph" w:customStyle="1" w:styleId="Style4">
    <w:name w:val="Style4"/>
    <w:basedOn w:val="Normal"/>
    <w:pPr>
      <w:spacing w:before="120" w:after="120"/>
      <w:ind w:left="284" w:right="283"/>
    </w:pPr>
    <w:rPr>
      <w:rFonts w:ascii="Arial" w:hAnsi="Arial" w:cs="Arial"/>
      <w:sz w:val="22"/>
      <w:szCs w:val="22"/>
    </w:rPr>
  </w:style>
  <w:style w:type="paragraph" w:customStyle="1" w:styleId="RT2">
    <w:name w:val="RT2"/>
    <w:basedOn w:val="RT1"/>
    <w:pPr>
      <w:ind w:left="1135"/>
    </w:pPr>
  </w:style>
  <w:style w:type="paragraph" w:customStyle="1" w:styleId="Tiretavecinterligne">
    <w:name w:val="Tiret avec interligne"/>
    <w:basedOn w:val="Normal"/>
    <w:pPr>
      <w:numPr>
        <w:numId w:val="1"/>
      </w:numPr>
      <w:tabs>
        <w:tab w:val="left" w:pos="227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hAnsi="Times New Roman"/>
      <w:sz w:val="22"/>
      <w:szCs w:val="22"/>
    </w:rPr>
  </w:style>
  <w:style w:type="character" w:customStyle="1" w:styleId="texte1">
    <w:name w:val="texte1"/>
    <w:basedOn w:val="Policepardfaut"/>
    <w:rPr>
      <w:rFonts w:ascii="Arial" w:hAnsi="Arial" w:cs="Arial" w:hint="default"/>
      <w:sz w:val="24"/>
      <w:szCs w:val="24"/>
    </w:rPr>
  </w:style>
  <w:style w:type="paragraph" w:customStyle="1" w:styleId="Style3">
    <w:name w:val="Style3"/>
    <w:basedOn w:val="Normal"/>
    <w:pPr>
      <w:spacing w:after="0"/>
      <w:ind w:left="284"/>
    </w:pPr>
    <w:rPr>
      <w:rFonts w:ascii="Arial" w:hAnsi="Arial" w:cs="Arial"/>
      <w:sz w:val="22"/>
      <w:szCs w:val="22"/>
    </w:rPr>
  </w:style>
  <w:style w:type="paragraph" w:styleId="Liste">
    <w:name w:val="List"/>
    <w:basedOn w:val="Normal"/>
    <w:pPr>
      <w:widowControl w:val="0"/>
      <w:overflowPunct w:val="0"/>
      <w:autoSpaceDE w:val="0"/>
      <w:autoSpaceDN w:val="0"/>
      <w:adjustRightInd w:val="0"/>
      <w:spacing w:after="0"/>
      <w:ind w:left="283" w:hanging="283"/>
      <w:jc w:val="left"/>
      <w:textAlignment w:val="baseline"/>
    </w:pPr>
    <w:rPr>
      <w:rFonts w:ascii="Arial" w:hAnsi="Arial"/>
      <w:color w:val="000000"/>
      <w:szCs w:val="20"/>
    </w:rPr>
  </w:style>
  <w:style w:type="paragraph" w:styleId="TM3">
    <w:name w:val="toc 3"/>
    <w:basedOn w:val="Normal"/>
    <w:next w:val="Normal"/>
    <w:autoRedefine/>
    <w:semiHidden/>
    <w:pPr>
      <w:tabs>
        <w:tab w:val="left" w:leader="dot" w:pos="8647"/>
        <w:tab w:val="right" w:pos="9072"/>
        <w:tab w:val="right" w:pos="9628"/>
      </w:tabs>
      <w:ind w:left="851"/>
    </w:pPr>
  </w:style>
  <w:style w:type="character" w:styleId="Appelnotedebasdep">
    <w:name w:val="footnote reference"/>
    <w:basedOn w:val="Policepardfaut"/>
    <w:semiHidden/>
    <w:rPr>
      <w:vertAlign w:val="superscript"/>
    </w:rPr>
  </w:style>
  <w:style w:type="paragraph" w:styleId="Notedebasdepage">
    <w:name w:val="footnote text"/>
    <w:basedOn w:val="Normal"/>
    <w:semiHidden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rFonts w:ascii="Times New Roman" w:hAnsi="Times New Roman"/>
      <w:szCs w:val="20"/>
    </w:rPr>
  </w:style>
  <w:style w:type="character" w:styleId="Lienhypertexte">
    <w:name w:val="Hyperlink"/>
    <w:basedOn w:val="Policepardfaut"/>
    <w:rPr>
      <w:color w:val="0000FF"/>
      <w:u w:val="single"/>
    </w:rPr>
  </w:style>
  <w:style w:type="paragraph" w:customStyle="1" w:styleId="StyleTitre1CentrAvant0cmSuspendu05cmAprs6">
    <w:name w:val="Style Titre 1 + Centré Avant : 0 cm Suspendu : 05 cm Après : 6 ..."/>
    <w:basedOn w:val="Titre1"/>
    <w:next w:val="Normal"/>
    <w:pPr>
      <w:numPr>
        <w:numId w:val="2"/>
      </w:numPr>
      <w:spacing w:after="120"/>
      <w:jc w:val="center"/>
    </w:pPr>
    <w:rPr>
      <w:smallCaps/>
    </w:rPr>
  </w:style>
  <w:style w:type="paragraph" w:customStyle="1" w:styleId="StyleTitre2Avant12ptAprs3pt">
    <w:name w:val="Style Titre 2 + Avant : 12 pt Après : 3 pt"/>
    <w:basedOn w:val="Titre2"/>
    <w:pPr>
      <w:numPr>
        <w:ilvl w:val="1"/>
        <w:numId w:val="2"/>
      </w:numPr>
      <w:spacing w:before="240" w:after="60"/>
    </w:pPr>
  </w:style>
  <w:style w:type="table" w:styleId="Grilledutableau">
    <w:name w:val="Table Grid"/>
    <w:basedOn w:val="TableauNormal"/>
    <w:rsid w:val="006045D2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basedOn w:val="Normal"/>
    <w:rsid w:val="007D6677"/>
    <w:pPr>
      <w:framePr w:wrap="notBeside" w:vAnchor="text" w:hAnchor="text" w:y="1"/>
      <w:spacing w:after="240"/>
    </w:pPr>
    <w:rPr>
      <w:b/>
      <w:caps/>
      <w:sz w:val="24"/>
      <w:szCs w:val="20"/>
      <w:lang w:eastAsia="en-US"/>
    </w:rPr>
  </w:style>
  <w:style w:type="paragraph" w:styleId="Paragraphedeliste">
    <w:name w:val="List Paragraph"/>
    <w:basedOn w:val="Normal"/>
    <w:uiPriority w:val="34"/>
    <w:qFormat/>
    <w:rsid w:val="001B6804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F33764"/>
    <w:rPr>
      <w:rFonts w:ascii="Verdana" w:hAnsi="Verdana"/>
      <w:b/>
      <w:bCs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910139"/>
    <w:rPr>
      <w:rFonts w:ascii="Verdana" w:hAnsi="Verdana"/>
      <w:szCs w:val="24"/>
    </w:rPr>
  </w:style>
  <w:style w:type="paragraph" w:customStyle="1" w:styleId="Default">
    <w:name w:val="Default"/>
    <w:rsid w:val="00595D5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0C435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C435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C4357"/>
    <w:rPr>
      <w:rFonts w:ascii="Verdana" w:hAnsi="Verdan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C435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C4357"/>
    <w:rPr>
      <w:rFonts w:ascii="Verdana" w:hAnsi="Verdana"/>
      <w:b/>
      <w:bCs/>
    </w:rPr>
  </w:style>
  <w:style w:type="character" w:styleId="Textedelespacerserv">
    <w:name w:val="Placeholder Text"/>
    <w:basedOn w:val="Policepardfaut"/>
    <w:uiPriority w:val="99"/>
    <w:semiHidden/>
    <w:rsid w:val="000C4357"/>
    <w:rPr>
      <w:color w:val="808080"/>
    </w:rPr>
  </w:style>
  <w:style w:type="character" w:customStyle="1" w:styleId="commentairecach">
    <w:name w:val="commentaire caché"/>
    <w:basedOn w:val="Policepardfaut"/>
    <w:uiPriority w:val="1"/>
    <w:qFormat/>
    <w:rsid w:val="00883B6D"/>
    <w:rPr>
      <w:rFonts w:asciiTheme="minorHAnsi" w:hAnsiTheme="minorHAnsi"/>
      <w:i/>
      <w:vanish/>
      <w:color w:val="4F6228" w:themeColor="accent3" w:themeShade="80"/>
      <w:sz w:val="18"/>
      <w:bdr w:val="none" w:sz="0" w:space="0" w:color="auto"/>
      <w:shd w:val="clear" w:color="auto" w:fill="D6E3BC" w:themeFill="accent3" w:themeFillTint="6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91276"/>
    <w:pPr>
      <w:spacing w:before="200" w:after="360"/>
      <w:jc w:val="center"/>
    </w:pPr>
    <w:rPr>
      <w:rFonts w:asciiTheme="majorHAnsi" w:eastAsiaTheme="majorEastAsia" w:hAnsiTheme="majorHAnsi" w:cstheme="majorBidi"/>
      <w:b/>
      <w:iCs/>
      <w:color w:val="1F497D" w:themeColor="text2"/>
      <w:sz w:val="32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C91276"/>
    <w:rPr>
      <w:rFonts w:asciiTheme="majorHAnsi" w:eastAsiaTheme="majorEastAsia" w:hAnsiTheme="majorHAnsi" w:cstheme="majorBidi"/>
      <w:b/>
      <w:iCs/>
      <w:color w:val="1F497D" w:themeColor="text2"/>
      <w:sz w:val="32"/>
      <w:szCs w:val="24"/>
      <w:lang w:eastAsia="en-US"/>
    </w:rPr>
  </w:style>
  <w:style w:type="paragraph" w:customStyle="1" w:styleId="Retrait1">
    <w:name w:val="Retrait1"/>
    <w:basedOn w:val="Normal"/>
    <w:rsid w:val="00445FFE"/>
    <w:pPr>
      <w:spacing w:after="0"/>
      <w:ind w:left="567"/>
    </w:pPr>
    <w:rPr>
      <w:rFonts w:ascii="Arial" w:hAnsi="Arial"/>
      <w:sz w:val="24"/>
      <w:szCs w:val="20"/>
    </w:rPr>
  </w:style>
  <w:style w:type="paragraph" w:styleId="Rvision">
    <w:name w:val="Revision"/>
    <w:hidden/>
    <w:uiPriority w:val="99"/>
    <w:semiHidden/>
    <w:rsid w:val="00951381"/>
    <w:rPr>
      <w:rFonts w:ascii="Verdana" w:hAnsi="Verdan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gi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Mod&#232;les\AE%20DC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C3DAA3603A4DF3B313E134AD9B42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F19C15-2AC7-4E77-9559-138F336C2A2E}"/>
      </w:docPartPr>
      <w:docPartBody>
        <w:p w:rsidR="00843785" w:rsidRDefault="003D1DF6" w:rsidP="003D1DF6">
          <w:pPr>
            <w:pStyle w:val="0FC3DAA3603A4DF3B313E134AD9B42FE"/>
          </w:pPr>
          <w:r w:rsidRPr="00852ECF">
            <w:rPr>
              <w:color w:val="0E2841" w:themeColor="text2"/>
            </w:rPr>
            <w:t>[S</w:t>
          </w:r>
          <w:r w:rsidRPr="00852ECF">
            <w:rPr>
              <w:rStyle w:val="Textedelespacerserv"/>
              <w:color w:val="0E2841" w:themeColor="text2"/>
            </w:rPr>
            <w:t>aisir un élément]</w:t>
          </w:r>
        </w:p>
      </w:docPartBody>
    </w:docPart>
    <w:docPart>
      <w:docPartPr>
        <w:name w:val="A77F0A89ECF14583994D3F0443DEA6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4DB22C-3969-4228-8AB5-5D934D0A9151}"/>
      </w:docPartPr>
      <w:docPartBody>
        <w:p w:rsidR="00843785" w:rsidRDefault="003D1DF6" w:rsidP="003D1DF6">
          <w:pPr>
            <w:pStyle w:val="A77F0A89ECF14583994D3F0443DEA68B"/>
          </w:pPr>
          <w:r w:rsidRPr="00852ECF">
            <w:rPr>
              <w:color w:val="0E2841" w:themeColor="text2"/>
            </w:rPr>
            <w:t>[S</w:t>
          </w:r>
          <w:r w:rsidRPr="00852ECF">
            <w:rPr>
              <w:rStyle w:val="Textedelespacerserv"/>
              <w:color w:val="0E2841" w:themeColor="text2"/>
            </w:rPr>
            <w:t>aisir un élément]</w:t>
          </w:r>
        </w:p>
      </w:docPartBody>
    </w:docPart>
    <w:docPart>
      <w:docPartPr>
        <w:name w:val="A8673B4E5A6C4049B75871FF934080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0C54E1-5E4E-4AC4-B25C-14ECD3DFEC6A}"/>
      </w:docPartPr>
      <w:docPartBody>
        <w:p w:rsidR="00D62C2E" w:rsidRDefault="00B758D6" w:rsidP="00B758D6">
          <w:pPr>
            <w:pStyle w:val="A8673B4E5A6C4049B75871FF93408063"/>
          </w:pPr>
          <w:r w:rsidRPr="00E60E1F"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369"/>
    <w:rsid w:val="00095ED4"/>
    <w:rsid w:val="000B5FE0"/>
    <w:rsid w:val="000E51DA"/>
    <w:rsid w:val="00124713"/>
    <w:rsid w:val="001C4C23"/>
    <w:rsid w:val="00204311"/>
    <w:rsid w:val="00240F7F"/>
    <w:rsid w:val="00253250"/>
    <w:rsid w:val="00271AAF"/>
    <w:rsid w:val="00272771"/>
    <w:rsid w:val="002F6F44"/>
    <w:rsid w:val="00325FEB"/>
    <w:rsid w:val="003D1DF6"/>
    <w:rsid w:val="004015E3"/>
    <w:rsid w:val="004201AB"/>
    <w:rsid w:val="004A658A"/>
    <w:rsid w:val="00544369"/>
    <w:rsid w:val="005859CC"/>
    <w:rsid w:val="005F56E6"/>
    <w:rsid w:val="007A6AD0"/>
    <w:rsid w:val="00843785"/>
    <w:rsid w:val="0094045F"/>
    <w:rsid w:val="0097112E"/>
    <w:rsid w:val="009F029A"/>
    <w:rsid w:val="00AA78EF"/>
    <w:rsid w:val="00AB760E"/>
    <w:rsid w:val="00B63D82"/>
    <w:rsid w:val="00B758D6"/>
    <w:rsid w:val="00BF1157"/>
    <w:rsid w:val="00C5410E"/>
    <w:rsid w:val="00C90C46"/>
    <w:rsid w:val="00D62C2E"/>
    <w:rsid w:val="00E8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758D6"/>
    <w:rPr>
      <w:color w:val="808080"/>
    </w:rPr>
  </w:style>
  <w:style w:type="paragraph" w:customStyle="1" w:styleId="A8673B4E5A6C4049B75871FF93408063">
    <w:name w:val="A8673B4E5A6C4049B75871FF93408063"/>
    <w:rsid w:val="00B758D6"/>
    <w:pPr>
      <w:spacing w:after="160" w:line="259" w:lineRule="auto"/>
    </w:pPr>
  </w:style>
  <w:style w:type="paragraph" w:customStyle="1" w:styleId="0FC3DAA3603A4DF3B313E134AD9B42FE">
    <w:name w:val="0FC3DAA3603A4DF3B313E134AD9B42FE"/>
    <w:rsid w:val="003D1DF6"/>
  </w:style>
  <w:style w:type="paragraph" w:customStyle="1" w:styleId="A77F0A89ECF14583994D3F0443DEA68B">
    <w:name w:val="A77F0A89ECF14583994D3F0443DEA68B"/>
    <w:rsid w:val="003D1D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9b077d-3c1d-471b-8379-5ddd259373c8" xsi:nil="true"/>
    <lcf76f155ced4ddcb4097134ff3c332f xmlns="8f79824f-ce00-4454-9228-c32908d8c472">
      <Terms xmlns="http://schemas.microsoft.com/office/infopath/2007/PartnerControls"/>
    </lcf76f155ced4ddcb4097134ff3c332f>
    <_Version xmlns="http://schemas.microsoft.com/sharepoint/v3/fields" xsi:nil="true"/>
    <ke0ded17f65c4f1f8182d03891982f4d xmlns="8f79824f-ce00-4454-9228-c32908d8c472">
      <Terms xmlns="http://schemas.microsoft.com/office/infopath/2007/PartnerControls"/>
    </ke0ded17f65c4f1f8182d03891982f4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093A21FD89F469778ABA34B82FD01" ma:contentTypeVersion="15" ma:contentTypeDescription="Crée un document." ma:contentTypeScope="" ma:versionID="5a5c0dd6cc9ce10724c452c7d9256c02">
  <xsd:schema xmlns:xsd="http://www.w3.org/2001/XMLSchema" xmlns:xs="http://www.w3.org/2001/XMLSchema" xmlns:p="http://schemas.microsoft.com/office/2006/metadata/properties" xmlns:ns2="8f79824f-ce00-4454-9228-c32908d8c472" xmlns:ns3="dd9b077d-3c1d-471b-8379-5ddd259373c8" xmlns:ns4="http://schemas.microsoft.com/sharepoint/v3/fields" targetNamespace="http://schemas.microsoft.com/office/2006/metadata/properties" ma:root="true" ma:fieldsID="a49c0070c9fb8aac429837ec1f3065f5" ns2:_="" ns3:_="" ns4:_="">
    <xsd:import namespace="8f79824f-ce00-4454-9228-c32908d8c472"/>
    <xsd:import namespace="dd9b077d-3c1d-471b-8379-5ddd259373c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ke0ded17f65c4f1f8182d03891982f4d" minOccurs="0"/>
                <xsd:element ref="ns3:TaxCatchAll" minOccurs="0"/>
                <xsd:element ref="ns4:_Version" minOccurs="0"/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9824f-ce00-4454-9228-c32908d8c472" elementFormDefault="qualified">
    <xsd:import namespace="http://schemas.microsoft.com/office/2006/documentManagement/types"/>
    <xsd:import namespace="http://schemas.microsoft.com/office/infopath/2007/PartnerControls"/>
    <xsd:element name="ke0ded17f65c4f1f8182d03891982f4d" ma:index="9" nillable="true" ma:taxonomy="true" ma:internalName="ke0ded17f65c4f1f8182d03891982f4d" ma:taxonomyFieldName="Typologie_x0020_de_x0020_document" ma:displayName="Typologie" ma:default="" ma:fieldId="{4e0ded17-f65c-4f1f-8182-d03891982f4d}" ma:sspId="2498e138-10ad-4e45-a616-48606944e53a" ma:termSetId="84fba911-1b08-4867-ade9-7a2b6ca49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b077d-3c1d-471b-8379-5ddd259373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4fa63cc-4606-49f2-9b84-f06eddae60cd}" ma:internalName="TaxCatchAll" ma:showField="CatchAllData" ma:web="dd9b077d-3c1d-471b-8379-5ddd25937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1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12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8291A-A697-47AA-9069-ADEE745E0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FB99CB-6089-429E-AEC5-41CE920CF5C2}">
  <ds:schemaRefs>
    <ds:schemaRef ds:uri="http://schemas.microsoft.com/office/2006/metadata/properties"/>
    <ds:schemaRef ds:uri="http://schemas.microsoft.com/office/infopath/2007/PartnerControls"/>
    <ds:schemaRef ds:uri="dd9b077d-3c1d-471b-8379-5ddd259373c8"/>
    <ds:schemaRef ds:uri="8f79824f-ce00-4454-9228-c32908d8c472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BFA18BF7-D09F-41F2-B3BC-AD0E71112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9824f-ce00-4454-9228-c32908d8c472"/>
    <ds:schemaRef ds:uri="dd9b077d-3c1d-471b-8379-5ddd259373c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F4A1F-948F-4EF6-99CB-93EB538476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 DCE</Template>
  <TotalTime>36</TotalTime>
  <Pages>17</Pages>
  <Words>2316</Words>
  <Characters>12741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tierce maintenance de l'infocentre</vt:lpstr>
    </vt:vector>
  </TitlesOfParts>
  <Company>Citia</Company>
  <LinksUpToDate>false</LinksUpToDate>
  <CharactersWithSpaces>15027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tierce maintenance de l'infocentre</dc:title>
  <dc:subject>CR</dc:subject>
  <dc:creator>ARF/YSL</dc:creator>
  <cp:keywords>USI 07-06-022-AO</cp:keywords>
  <dc:description>22 août 2007</dc:description>
  <cp:lastModifiedBy>CUGAT Dahlia</cp:lastModifiedBy>
  <cp:revision>108</cp:revision>
  <cp:lastPrinted>2020-01-24T02:14:00Z</cp:lastPrinted>
  <dcterms:created xsi:type="dcterms:W3CDTF">2021-06-14T23:39:00Z</dcterms:created>
  <dcterms:modified xsi:type="dcterms:W3CDTF">2025-12-08T10:50:00Z</dcterms:modified>
  <cp:category>V1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0x010100EDC093A21FD89F469778ABA34B82FD01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  <property fmtid="{D5CDD505-2E9C-101B-9397-08002B2CF9AE}" pid="6" name="Order">
    <vt:r8>74500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riggerFlowInfo">
    <vt:lpwstr/>
  </property>
  <property fmtid="{D5CDD505-2E9C-101B-9397-08002B2CF9AE}" pid="10" name="TemplateUrl">
    <vt:lpwstr/>
  </property>
  <property fmtid="{D5CDD505-2E9C-101B-9397-08002B2CF9AE}" pid="11" name="Typologie_x0020_de_x0020_document">
    <vt:lpwstr/>
  </property>
  <property fmtid="{D5CDD505-2E9C-101B-9397-08002B2CF9AE}" pid="12" name="Typologie de document">
    <vt:lpwstr/>
  </property>
</Properties>
</file>